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C9" w:rsidRDefault="001448C9" w:rsidP="00AA122F">
      <w:pPr>
        <w:pStyle w:val="Title"/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6.6pt;height:50.4pt;z-index:251658240;visibility:visible">
            <v:imagedata r:id="rId7" o:title=""/>
          </v:shape>
        </w:pict>
      </w:r>
      <w:r>
        <w:rPr>
          <w:lang w:val="uk-UA"/>
        </w:rPr>
        <w:t xml:space="preserve">          </w:t>
      </w:r>
    </w:p>
    <w:p w:rsidR="001448C9" w:rsidRDefault="001448C9" w:rsidP="00AA122F">
      <w:pPr>
        <w:pStyle w:val="Title"/>
        <w:rPr>
          <w:lang w:val="uk-UA"/>
        </w:rPr>
      </w:pPr>
    </w:p>
    <w:p w:rsidR="001448C9" w:rsidRDefault="001448C9" w:rsidP="00AA122F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1448C9" w:rsidRDefault="001448C9" w:rsidP="00AA122F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1448C9" w:rsidRDefault="001448C9" w:rsidP="008228E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(двадцять шоста сесія сьомого скликання)</w:t>
      </w:r>
    </w:p>
    <w:p w:rsidR="001448C9" w:rsidRDefault="001448C9" w:rsidP="00AA122F">
      <w:pPr>
        <w:jc w:val="center"/>
        <w:rPr>
          <w:b/>
          <w:sz w:val="16"/>
          <w:szCs w:val="16"/>
          <w:lang w:val="uk-UA"/>
        </w:rPr>
      </w:pPr>
    </w:p>
    <w:p w:rsidR="001448C9" w:rsidRDefault="001448C9" w:rsidP="00AA122F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1448C9" w:rsidRDefault="001448C9" w:rsidP="00AA122F">
      <w:pPr>
        <w:rPr>
          <w:sz w:val="12"/>
          <w:szCs w:val="12"/>
          <w:lang w:val="uk-UA"/>
        </w:rPr>
      </w:pPr>
    </w:p>
    <w:p w:rsidR="001448C9" w:rsidRDefault="001448C9" w:rsidP="008228E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 грудня  2017 року</w:t>
      </w:r>
    </w:p>
    <w:p w:rsidR="001448C9" w:rsidRDefault="001448C9" w:rsidP="00AA122F">
      <w:pPr>
        <w:rPr>
          <w:sz w:val="28"/>
          <w:szCs w:val="28"/>
          <w:lang w:val="uk-UA"/>
        </w:rPr>
      </w:pPr>
    </w:p>
    <w:p w:rsidR="001448C9" w:rsidRDefault="001448C9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1448C9" w:rsidRDefault="001448C9" w:rsidP="00AA1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технічної документації із землеустрою щодо</w:t>
      </w:r>
    </w:p>
    <w:p w:rsidR="001448C9" w:rsidRPr="00023A7F" w:rsidRDefault="001448C9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 xml:space="preserve">встановлення меж земельної ділянки в натурі </w:t>
      </w:r>
    </w:p>
    <w:p w:rsidR="001448C9" w:rsidRDefault="001448C9" w:rsidP="00AA122F">
      <w:pPr>
        <w:rPr>
          <w:b/>
          <w:sz w:val="28"/>
          <w:szCs w:val="28"/>
          <w:lang w:val="uk-UA"/>
        </w:rPr>
      </w:pPr>
      <w:r w:rsidRPr="00023A7F">
        <w:rPr>
          <w:b/>
          <w:sz w:val="28"/>
          <w:szCs w:val="28"/>
          <w:lang w:val="uk-UA"/>
        </w:rPr>
        <w:t>(на місцевості)</w:t>
      </w:r>
      <w:r>
        <w:rPr>
          <w:b/>
          <w:sz w:val="28"/>
          <w:szCs w:val="28"/>
          <w:lang w:val="uk-UA"/>
        </w:rPr>
        <w:t xml:space="preserve"> юридичним та  фізичним особам</w:t>
      </w:r>
    </w:p>
    <w:p w:rsidR="001448C9" w:rsidRDefault="001448C9" w:rsidP="00AA122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1448C9" w:rsidRDefault="001448C9" w:rsidP="00AA122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ab/>
        <w:t xml:space="preserve">Розглянувши звернення юридичних та фізичних осіб, керуючись Земельним кодексом України, Законом України «Про землеустрій», Законом України «Про місцеве самоврядування в Україні»,  </w:t>
      </w:r>
    </w:p>
    <w:p w:rsidR="001448C9" w:rsidRDefault="001448C9" w:rsidP="00AA122F">
      <w:pPr>
        <w:jc w:val="both"/>
        <w:rPr>
          <w:sz w:val="28"/>
          <w:szCs w:val="28"/>
          <w:lang w:val="uk-UA"/>
        </w:rPr>
      </w:pPr>
    </w:p>
    <w:p w:rsidR="001448C9" w:rsidRDefault="001448C9" w:rsidP="00D73880">
      <w:pPr>
        <w:jc w:val="center"/>
        <w:rPr>
          <w:b/>
          <w:sz w:val="28"/>
          <w:szCs w:val="28"/>
          <w:lang w:val="uk-UA"/>
        </w:rPr>
      </w:pPr>
      <w:r w:rsidRPr="00AA3FBA">
        <w:rPr>
          <w:b/>
          <w:sz w:val="28"/>
          <w:szCs w:val="28"/>
          <w:lang w:val="uk-UA"/>
        </w:rPr>
        <w:t>міська   рада   вирішила:</w:t>
      </w:r>
    </w:p>
    <w:p w:rsidR="001448C9" w:rsidRDefault="001448C9" w:rsidP="0064640A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7D32BF">
        <w:rPr>
          <w:color w:val="000000"/>
          <w:sz w:val="28"/>
          <w:szCs w:val="28"/>
          <w:lang w:val="uk-UA"/>
        </w:rPr>
        <w:t xml:space="preserve">Надати  дозвіл  </w:t>
      </w:r>
      <w:r w:rsidRPr="007D32BF">
        <w:rPr>
          <w:b/>
          <w:color w:val="000000"/>
          <w:sz w:val="28"/>
          <w:szCs w:val="28"/>
          <w:lang w:val="uk-UA"/>
        </w:rPr>
        <w:t>ПРИВАТНОМУ АКЦІОНЕРНОМУ ТОВАРИСТВУ «КИЇВ –ДНІПРОВСЬКЕ МІЖГАЛУЗЕВЕ ПІДПРИЄМСТВО ПРОМИСЛОВОГО ЗАЛІЗНИЧНОГО ТРАНСПОРТУ»</w:t>
      </w:r>
      <w:r w:rsidRPr="007D32BF">
        <w:rPr>
          <w:color w:val="000000"/>
          <w:sz w:val="28"/>
          <w:szCs w:val="28"/>
          <w:lang w:val="uk-UA"/>
        </w:rPr>
        <w:t xml:space="preserve">  </w:t>
      </w:r>
      <w:r w:rsidRPr="007D32BF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7D32BF">
        <w:rPr>
          <w:color w:val="000000"/>
          <w:sz w:val="28"/>
          <w:szCs w:val="28"/>
          <w:lang w:val="uk-UA"/>
        </w:rPr>
        <w:t>на виготовлення технічної документації із землеустрою щодо встановлення меж земельної ділянки в натурі (на місцевості) за адресою: м. Лубни, вул. Індустріальна, за цільовим призначенням – для   розміщення та експлуатації  будівель і споруд  залізничного транспорту.</w:t>
      </w:r>
    </w:p>
    <w:p w:rsidR="001448C9" w:rsidRPr="00C86172" w:rsidRDefault="001448C9" w:rsidP="00C86172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C86172">
        <w:rPr>
          <w:sz w:val="28"/>
          <w:szCs w:val="28"/>
          <w:lang w:val="uk-UA"/>
        </w:rPr>
        <w:t xml:space="preserve">Надати  дозвіл  </w:t>
      </w:r>
      <w:r w:rsidRPr="00C86172">
        <w:rPr>
          <w:b/>
          <w:sz w:val="28"/>
          <w:szCs w:val="28"/>
          <w:lang w:val="uk-UA"/>
        </w:rPr>
        <w:t>Управлінню з питань комунального майна та земельних відносин виконавчого комітету Лубенської міської ради</w:t>
      </w:r>
      <w:r w:rsidRPr="00C86172">
        <w:rPr>
          <w:sz w:val="28"/>
          <w:szCs w:val="28"/>
          <w:lang w:val="uk-UA"/>
        </w:rPr>
        <w:t xml:space="preserve"> на виготовлення технічної документації із землеустрою щодо встановлення меж земельної ділянки в натурі (на місцевості) за адресою: м. Лубни, вул. Індустріальна, за цільовим призначенням – для розміщення та експлуатації основних, підсобних і допоміжних будівель і споруд підприємств переробної, машинобудівної та іншої промисловості на користь </w:t>
      </w:r>
      <w:r w:rsidRPr="00C86172">
        <w:rPr>
          <w:b/>
          <w:sz w:val="28"/>
          <w:szCs w:val="28"/>
          <w:lang w:val="uk-UA"/>
        </w:rPr>
        <w:t>Територіальної громади м. Лубни в особі Лубенської міської ради</w:t>
      </w:r>
      <w:r w:rsidRPr="00C86172">
        <w:rPr>
          <w:sz w:val="28"/>
          <w:szCs w:val="28"/>
          <w:lang w:val="uk-UA"/>
        </w:rPr>
        <w:t xml:space="preserve">. </w:t>
      </w:r>
    </w:p>
    <w:p w:rsidR="001448C9" w:rsidRPr="00C86172" w:rsidRDefault="001448C9" w:rsidP="00C86172">
      <w:pPr>
        <w:numPr>
          <w:ilvl w:val="0"/>
          <w:numId w:val="1"/>
        </w:numPr>
        <w:tabs>
          <w:tab w:val="left" w:pos="0"/>
        </w:tabs>
        <w:ind w:left="360"/>
        <w:jc w:val="both"/>
        <w:rPr>
          <w:color w:val="000000"/>
          <w:sz w:val="28"/>
          <w:szCs w:val="28"/>
          <w:lang w:val="uk-UA"/>
        </w:rPr>
      </w:pPr>
      <w:r w:rsidRPr="00C86172">
        <w:rPr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встановлення меж земельних ділянок в натурі (на місцевості) таким   громадянам за цільовими призначеннями:  </w:t>
      </w:r>
    </w:p>
    <w:p w:rsidR="001448C9" w:rsidRPr="00C86172" w:rsidRDefault="001448C9" w:rsidP="00E077F8">
      <w:pPr>
        <w:pStyle w:val="p8"/>
        <w:shd w:val="clear" w:color="auto" w:fill="FFFFFF"/>
        <w:spacing w:before="0" w:beforeAutospacing="0" w:after="0" w:afterAutospacing="0" w:line="240" w:lineRule="atLeast"/>
        <w:ind w:left="-75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C86172">
        <w:rPr>
          <w:color w:val="000000"/>
          <w:sz w:val="28"/>
          <w:szCs w:val="28"/>
          <w:lang w:val="uk-UA"/>
        </w:rPr>
        <w:t>.1. Для будівництва і обслуговування житлового будинку, господарських  будівель і споруд:</w:t>
      </w:r>
    </w:p>
    <w:p w:rsidR="001448C9" w:rsidRDefault="001448C9" w:rsidP="00B142BE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B142BE">
        <w:rPr>
          <w:b/>
          <w:bCs/>
          <w:color w:val="FF0000"/>
          <w:sz w:val="28"/>
          <w:szCs w:val="28"/>
          <w:lang w:val="uk-UA"/>
        </w:rPr>
        <w:t xml:space="preserve"> </w:t>
      </w:r>
      <w:r w:rsidRPr="006E5163">
        <w:rPr>
          <w:b/>
          <w:bCs/>
          <w:color w:val="000000"/>
          <w:sz w:val="28"/>
          <w:szCs w:val="28"/>
          <w:lang w:val="uk-UA"/>
        </w:rPr>
        <w:t>Жебелю Євгенію Петровичу</w:t>
      </w:r>
      <w:r w:rsidRPr="00B142BE">
        <w:rPr>
          <w:b/>
          <w:color w:val="000000"/>
          <w:sz w:val="28"/>
          <w:szCs w:val="28"/>
          <w:lang w:val="uk-UA"/>
        </w:rPr>
        <w:t>,</w:t>
      </w:r>
      <w:r w:rsidRPr="00B142BE">
        <w:rPr>
          <w:color w:val="000000"/>
          <w:sz w:val="28"/>
          <w:szCs w:val="28"/>
          <w:lang w:val="uk-UA"/>
        </w:rPr>
        <w:t xml:space="preserve"> на земельну ділянку за адресою: м. Лубни,  </w:t>
      </w:r>
      <w:r w:rsidRPr="00217139">
        <w:rPr>
          <w:color w:val="000000"/>
          <w:sz w:val="28"/>
          <w:szCs w:val="28"/>
          <w:lang w:val="uk-UA"/>
        </w:rPr>
        <w:t>вул.</w:t>
      </w:r>
      <w:r w:rsidRPr="00B142B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Драгоманова,25</w:t>
      </w:r>
      <w:r w:rsidRPr="00B142BE">
        <w:rPr>
          <w:color w:val="000000"/>
          <w:sz w:val="28"/>
          <w:szCs w:val="28"/>
          <w:lang w:val="uk-UA"/>
        </w:rPr>
        <w:t>;</w:t>
      </w:r>
    </w:p>
    <w:p w:rsidR="001448C9" w:rsidRPr="006E5163" w:rsidRDefault="001448C9" w:rsidP="005B48D1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Левенко Катерині Василівні</w:t>
      </w:r>
      <w:r w:rsidRPr="006E5163">
        <w:rPr>
          <w:b/>
          <w:color w:val="000000"/>
          <w:sz w:val="28"/>
          <w:szCs w:val="28"/>
          <w:lang w:val="uk-UA"/>
        </w:rPr>
        <w:t>,</w:t>
      </w:r>
      <w:r w:rsidRPr="006E5163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Суворова, 36;</w:t>
      </w:r>
    </w:p>
    <w:p w:rsidR="001448C9" w:rsidRPr="006E5163" w:rsidRDefault="001448C9" w:rsidP="0053263B">
      <w:pPr>
        <w:numPr>
          <w:ilvl w:val="0"/>
          <w:numId w:val="5"/>
        </w:numPr>
        <w:tabs>
          <w:tab w:val="clear" w:pos="585"/>
          <w:tab w:val="left" w:pos="426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6E5163">
        <w:rPr>
          <w:b/>
          <w:bCs/>
          <w:color w:val="000000"/>
          <w:sz w:val="28"/>
          <w:szCs w:val="28"/>
          <w:lang w:val="uk-UA"/>
        </w:rPr>
        <w:t>Омельяненко Катерині Андріївні,</w:t>
      </w:r>
      <w:r w:rsidRPr="006E5163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8-го Березня, 29;</w:t>
      </w:r>
    </w:p>
    <w:p w:rsidR="001448C9" w:rsidRPr="006E5163" w:rsidRDefault="001448C9" w:rsidP="0062606B">
      <w:pPr>
        <w:numPr>
          <w:ilvl w:val="0"/>
          <w:numId w:val="5"/>
        </w:numPr>
        <w:tabs>
          <w:tab w:val="clear" w:pos="585"/>
          <w:tab w:val="left" w:pos="426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6E5163">
        <w:rPr>
          <w:b/>
          <w:bCs/>
          <w:color w:val="000000"/>
          <w:sz w:val="28"/>
          <w:szCs w:val="28"/>
          <w:lang w:val="uk-UA"/>
        </w:rPr>
        <w:t>Ал</w:t>
      </w:r>
      <w:r>
        <w:rPr>
          <w:b/>
          <w:bCs/>
          <w:color w:val="000000"/>
          <w:sz w:val="28"/>
          <w:szCs w:val="28"/>
          <w:lang w:val="uk-UA"/>
        </w:rPr>
        <w:t>є</w:t>
      </w:r>
      <w:r w:rsidRPr="006E5163">
        <w:rPr>
          <w:b/>
          <w:bCs/>
          <w:color w:val="000000"/>
          <w:sz w:val="28"/>
          <w:szCs w:val="28"/>
          <w:lang w:val="uk-UA"/>
        </w:rPr>
        <w:t>ксєєвій Ганні Костянтинівні,</w:t>
      </w:r>
      <w:r w:rsidRPr="006E5163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Ушакова,</w:t>
      </w:r>
      <w:r>
        <w:rPr>
          <w:color w:val="000000"/>
          <w:sz w:val="28"/>
          <w:szCs w:val="28"/>
          <w:lang w:val="uk-UA"/>
        </w:rPr>
        <w:t xml:space="preserve"> </w:t>
      </w:r>
      <w:r w:rsidRPr="006E5163">
        <w:rPr>
          <w:color w:val="000000"/>
          <w:sz w:val="28"/>
          <w:szCs w:val="28"/>
          <w:lang w:val="uk-UA"/>
        </w:rPr>
        <w:t>28;</w:t>
      </w:r>
    </w:p>
    <w:p w:rsidR="001448C9" w:rsidRPr="00E17931" w:rsidRDefault="001448C9" w:rsidP="00520497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E17931">
        <w:rPr>
          <w:b/>
          <w:color w:val="000000"/>
          <w:sz w:val="28"/>
          <w:szCs w:val="28"/>
          <w:lang w:val="uk-UA"/>
        </w:rPr>
        <w:t xml:space="preserve"> Ющенко Богдані Володимирівні,</w:t>
      </w:r>
      <w:r w:rsidRPr="00E17931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Дружби, 3;</w:t>
      </w:r>
    </w:p>
    <w:p w:rsidR="001448C9" w:rsidRPr="00E17931" w:rsidRDefault="001448C9" w:rsidP="00520497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6E5163">
        <w:rPr>
          <w:b/>
          <w:color w:val="FF0000"/>
          <w:sz w:val="28"/>
          <w:szCs w:val="28"/>
          <w:lang w:val="uk-UA"/>
        </w:rPr>
        <w:t xml:space="preserve"> </w:t>
      </w:r>
      <w:r w:rsidRPr="00E17931">
        <w:rPr>
          <w:b/>
          <w:color w:val="000000"/>
          <w:sz w:val="28"/>
          <w:szCs w:val="28"/>
          <w:lang w:val="uk-UA"/>
        </w:rPr>
        <w:t>Коршак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17931">
        <w:rPr>
          <w:b/>
          <w:color w:val="000000"/>
          <w:sz w:val="28"/>
          <w:szCs w:val="28"/>
          <w:lang w:val="uk-UA"/>
        </w:rPr>
        <w:t xml:space="preserve"> Ганні 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E17931">
        <w:rPr>
          <w:b/>
          <w:color w:val="000000"/>
          <w:sz w:val="28"/>
          <w:szCs w:val="28"/>
          <w:lang w:val="uk-UA"/>
        </w:rPr>
        <w:t>Пилипівні,</w:t>
      </w:r>
      <w:r w:rsidRPr="00E17931">
        <w:rPr>
          <w:color w:val="000000"/>
          <w:sz w:val="28"/>
          <w:szCs w:val="28"/>
          <w:lang w:val="uk-UA"/>
        </w:rPr>
        <w:t xml:space="preserve"> на земельну ділянку за адресою: м. Лубни,  вул. Круглицька, 35- А;</w:t>
      </w:r>
    </w:p>
    <w:p w:rsidR="001448C9" w:rsidRPr="0084108D" w:rsidRDefault="001448C9" w:rsidP="004948B5">
      <w:pPr>
        <w:numPr>
          <w:ilvl w:val="0"/>
          <w:numId w:val="5"/>
        </w:numPr>
        <w:tabs>
          <w:tab w:val="clear" w:pos="585"/>
          <w:tab w:val="num" w:pos="284"/>
          <w:tab w:val="left" w:pos="36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6E5163">
        <w:rPr>
          <w:b/>
          <w:color w:val="FF0000"/>
          <w:sz w:val="28"/>
          <w:szCs w:val="28"/>
          <w:lang w:val="uk-UA"/>
        </w:rPr>
        <w:t xml:space="preserve"> </w:t>
      </w:r>
      <w:r w:rsidRPr="0084108D">
        <w:rPr>
          <w:b/>
          <w:color w:val="000000"/>
          <w:sz w:val="28"/>
          <w:szCs w:val="28"/>
          <w:lang w:val="uk-UA"/>
        </w:rPr>
        <w:t xml:space="preserve">Барсукову Євгенію Павловичу, </w:t>
      </w:r>
      <w:r w:rsidRPr="0084108D">
        <w:rPr>
          <w:color w:val="000000"/>
          <w:sz w:val="28"/>
          <w:szCs w:val="28"/>
          <w:lang w:val="uk-UA"/>
        </w:rPr>
        <w:t>на</w:t>
      </w:r>
      <w:r w:rsidRPr="0084108D">
        <w:rPr>
          <w:b/>
          <w:color w:val="000000"/>
          <w:sz w:val="28"/>
          <w:szCs w:val="28"/>
          <w:lang w:val="uk-UA"/>
        </w:rPr>
        <w:t xml:space="preserve"> </w:t>
      </w:r>
      <w:r w:rsidRPr="0084108D">
        <w:rPr>
          <w:color w:val="000000"/>
          <w:sz w:val="28"/>
          <w:szCs w:val="28"/>
          <w:lang w:val="uk-UA"/>
        </w:rPr>
        <w:t>земельну ділянку за адресою: м. Лубни,  4-й пров. вул. Фабричної,</w:t>
      </w:r>
      <w:r>
        <w:rPr>
          <w:color w:val="000000"/>
          <w:sz w:val="28"/>
          <w:szCs w:val="28"/>
          <w:lang w:val="uk-UA"/>
        </w:rPr>
        <w:t xml:space="preserve"> </w:t>
      </w:r>
      <w:r w:rsidRPr="0084108D">
        <w:rPr>
          <w:color w:val="000000"/>
          <w:sz w:val="28"/>
          <w:szCs w:val="28"/>
          <w:lang w:val="uk-UA"/>
        </w:rPr>
        <w:t>7;</w:t>
      </w:r>
    </w:p>
    <w:p w:rsidR="001448C9" w:rsidRDefault="001448C9" w:rsidP="00DE459E">
      <w:pPr>
        <w:numPr>
          <w:ilvl w:val="0"/>
          <w:numId w:val="5"/>
        </w:numPr>
        <w:tabs>
          <w:tab w:val="clear" w:pos="585"/>
          <w:tab w:val="left" w:pos="426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84108D">
        <w:rPr>
          <w:b/>
          <w:bCs/>
          <w:color w:val="000000"/>
          <w:sz w:val="28"/>
          <w:szCs w:val="28"/>
          <w:lang w:val="uk-UA"/>
        </w:rPr>
        <w:t>Фененко  Лідії  Марківні,</w:t>
      </w:r>
      <w:r w:rsidRPr="0084108D">
        <w:rPr>
          <w:color w:val="000000"/>
          <w:sz w:val="28"/>
          <w:szCs w:val="28"/>
          <w:lang w:val="uk-UA"/>
        </w:rPr>
        <w:t xml:space="preserve"> на земельну ділянку за адресою: м. Лубни, 2</w:t>
      </w:r>
      <w:r>
        <w:rPr>
          <w:color w:val="000000"/>
          <w:sz w:val="28"/>
          <w:szCs w:val="28"/>
          <w:lang w:val="uk-UA"/>
        </w:rPr>
        <w:t xml:space="preserve">-й </w:t>
      </w:r>
      <w:r w:rsidRPr="0084108D">
        <w:rPr>
          <w:color w:val="000000"/>
          <w:sz w:val="28"/>
          <w:szCs w:val="28"/>
          <w:lang w:val="uk-UA"/>
        </w:rPr>
        <w:t>пров.  вул. Г.Сковороди,</w:t>
      </w:r>
      <w:r>
        <w:rPr>
          <w:color w:val="000000"/>
          <w:sz w:val="28"/>
          <w:szCs w:val="28"/>
          <w:lang w:val="uk-UA"/>
        </w:rPr>
        <w:t xml:space="preserve">   </w:t>
      </w:r>
      <w:r w:rsidRPr="0084108D">
        <w:rPr>
          <w:color w:val="000000"/>
          <w:sz w:val="28"/>
          <w:szCs w:val="28"/>
          <w:lang w:val="uk-UA"/>
        </w:rPr>
        <w:t>19;</w:t>
      </w:r>
    </w:p>
    <w:p w:rsidR="001448C9" w:rsidRDefault="001448C9" w:rsidP="0048259A">
      <w:pPr>
        <w:numPr>
          <w:ilvl w:val="0"/>
          <w:numId w:val="5"/>
        </w:numPr>
        <w:tabs>
          <w:tab w:val="clear" w:pos="585"/>
          <w:tab w:val="left" w:pos="426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Дем'яновській Юлії Григорівні</w:t>
      </w:r>
      <w:r w:rsidRPr="00DE5F54">
        <w:rPr>
          <w:color w:val="000000"/>
          <w:sz w:val="28"/>
          <w:szCs w:val="28"/>
          <w:lang w:val="uk-UA"/>
        </w:rPr>
        <w:t xml:space="preserve"> </w:t>
      </w:r>
      <w:r w:rsidRPr="0084108D">
        <w:rPr>
          <w:color w:val="000000"/>
          <w:sz w:val="28"/>
          <w:szCs w:val="28"/>
          <w:lang w:val="uk-UA"/>
        </w:rPr>
        <w:t xml:space="preserve">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проспект Володимирський, 13, кв. 3</w:t>
      </w:r>
      <w:r w:rsidRPr="0084108D">
        <w:rPr>
          <w:color w:val="000000"/>
          <w:sz w:val="28"/>
          <w:szCs w:val="28"/>
          <w:lang w:val="uk-UA"/>
        </w:rPr>
        <w:t>;</w:t>
      </w:r>
    </w:p>
    <w:p w:rsidR="001448C9" w:rsidRDefault="001448C9" w:rsidP="00487DAE">
      <w:pPr>
        <w:numPr>
          <w:ilvl w:val="0"/>
          <w:numId w:val="5"/>
        </w:numPr>
        <w:tabs>
          <w:tab w:val="clear" w:pos="585"/>
          <w:tab w:val="left" w:pos="426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487DAE">
        <w:rPr>
          <w:b/>
          <w:color w:val="000000"/>
          <w:sz w:val="28"/>
          <w:szCs w:val="28"/>
          <w:lang w:val="uk-UA"/>
        </w:rPr>
        <w:t>Супруну  Василю Степановичу</w:t>
      </w:r>
      <w:r w:rsidRPr="00DE5F54">
        <w:rPr>
          <w:color w:val="000000"/>
          <w:sz w:val="28"/>
          <w:szCs w:val="28"/>
          <w:lang w:val="uk-UA"/>
        </w:rPr>
        <w:t xml:space="preserve"> </w:t>
      </w:r>
      <w:r w:rsidRPr="0084108D">
        <w:rPr>
          <w:color w:val="000000"/>
          <w:sz w:val="28"/>
          <w:szCs w:val="28"/>
          <w:lang w:val="uk-UA"/>
        </w:rPr>
        <w:t xml:space="preserve">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вул. Інститутська, 53/51</w:t>
      </w:r>
      <w:r w:rsidRPr="0084108D">
        <w:rPr>
          <w:color w:val="000000"/>
          <w:sz w:val="28"/>
          <w:szCs w:val="28"/>
          <w:lang w:val="uk-UA"/>
        </w:rPr>
        <w:t>;</w:t>
      </w:r>
    </w:p>
    <w:p w:rsidR="001448C9" w:rsidRPr="00487DAE" w:rsidRDefault="001448C9" w:rsidP="00487DAE">
      <w:pPr>
        <w:numPr>
          <w:ilvl w:val="0"/>
          <w:numId w:val="5"/>
        </w:numPr>
        <w:tabs>
          <w:tab w:val="clear" w:pos="585"/>
          <w:tab w:val="left" w:pos="426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FA7FE6">
        <w:rPr>
          <w:b/>
          <w:color w:val="000000"/>
          <w:sz w:val="28"/>
          <w:szCs w:val="28"/>
          <w:lang w:val="uk-UA"/>
        </w:rPr>
        <w:t>Бубнову Михайлу Миколайовичу</w:t>
      </w:r>
      <w:r w:rsidRPr="00DE5F54">
        <w:rPr>
          <w:color w:val="000000"/>
          <w:sz w:val="28"/>
          <w:szCs w:val="28"/>
          <w:lang w:val="uk-UA"/>
        </w:rPr>
        <w:t xml:space="preserve"> </w:t>
      </w:r>
      <w:r w:rsidRPr="0084108D">
        <w:rPr>
          <w:color w:val="000000"/>
          <w:sz w:val="28"/>
          <w:szCs w:val="28"/>
          <w:lang w:val="uk-UA"/>
        </w:rPr>
        <w:t xml:space="preserve">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вул. Ботанічна, 24.</w:t>
      </w:r>
    </w:p>
    <w:p w:rsidR="001448C9" w:rsidRPr="007D32BF" w:rsidRDefault="001448C9" w:rsidP="00960EF0">
      <w:pPr>
        <w:tabs>
          <w:tab w:val="left" w:pos="360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Pr="007D32BF">
        <w:rPr>
          <w:color w:val="000000"/>
          <w:sz w:val="28"/>
          <w:szCs w:val="28"/>
          <w:lang w:val="uk-UA"/>
        </w:rPr>
        <w:t xml:space="preserve">.2. Для будівництва і обслуговування житлового будинку, господарських           будівель і споруд та ведення особистого селянського господарства: </w:t>
      </w:r>
    </w:p>
    <w:p w:rsidR="001448C9" w:rsidRPr="00F06C84" w:rsidRDefault="001448C9" w:rsidP="002D511C">
      <w:pPr>
        <w:numPr>
          <w:ilvl w:val="0"/>
          <w:numId w:val="5"/>
        </w:numPr>
        <w:tabs>
          <w:tab w:val="clear" w:pos="585"/>
          <w:tab w:val="num" w:pos="426"/>
          <w:tab w:val="left" w:pos="720"/>
        </w:tabs>
        <w:ind w:left="426" w:hanging="201"/>
        <w:jc w:val="both"/>
        <w:rPr>
          <w:color w:val="000000"/>
          <w:sz w:val="28"/>
          <w:szCs w:val="28"/>
          <w:lang w:val="uk-UA"/>
        </w:rPr>
      </w:pPr>
      <w:r w:rsidRPr="00F06C84">
        <w:rPr>
          <w:b/>
          <w:bCs/>
          <w:color w:val="000000"/>
          <w:sz w:val="28"/>
          <w:szCs w:val="28"/>
          <w:lang w:val="uk-UA"/>
        </w:rPr>
        <w:t xml:space="preserve">Шумному  Роману  Володимировичу,  </w:t>
      </w:r>
      <w:r w:rsidRPr="00F06C84">
        <w:rPr>
          <w:color w:val="000000"/>
          <w:sz w:val="28"/>
          <w:szCs w:val="28"/>
          <w:lang w:val="uk-UA"/>
        </w:rPr>
        <w:t>на земельну ділянку за адр</w:t>
      </w:r>
      <w:r>
        <w:rPr>
          <w:color w:val="000000"/>
          <w:sz w:val="28"/>
          <w:szCs w:val="28"/>
          <w:lang w:val="uk-UA"/>
        </w:rPr>
        <w:t>есою: м. Лубни, вул. Зарічна, 7.</w:t>
      </w:r>
    </w:p>
    <w:p w:rsidR="001448C9" w:rsidRPr="006E5163" w:rsidRDefault="001448C9" w:rsidP="001E06E1">
      <w:pPr>
        <w:tabs>
          <w:tab w:val="left" w:pos="720"/>
        </w:tabs>
        <w:jc w:val="both"/>
        <w:rPr>
          <w:color w:val="FF0000"/>
          <w:sz w:val="28"/>
          <w:szCs w:val="28"/>
          <w:lang w:val="uk-UA"/>
        </w:rPr>
      </w:pPr>
    </w:p>
    <w:p w:rsidR="001448C9" w:rsidRPr="006E5163" w:rsidRDefault="001448C9" w:rsidP="001238E6">
      <w:pPr>
        <w:tabs>
          <w:tab w:val="left" w:pos="720"/>
        </w:tabs>
        <w:jc w:val="both"/>
        <w:rPr>
          <w:color w:val="FF0000"/>
          <w:sz w:val="28"/>
          <w:szCs w:val="28"/>
          <w:lang w:val="uk-UA"/>
        </w:rPr>
      </w:pPr>
    </w:p>
    <w:p w:rsidR="001448C9" w:rsidRPr="00951D9A" w:rsidRDefault="001448C9" w:rsidP="001E06E1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:rsidR="001448C9" w:rsidRDefault="001448C9" w:rsidP="007A2177">
      <w:pPr>
        <w:jc w:val="center"/>
        <w:rPr>
          <w:b/>
          <w:sz w:val="28"/>
          <w:szCs w:val="28"/>
          <w:lang w:val="uk-UA"/>
        </w:rPr>
      </w:pPr>
      <w:r w:rsidRPr="00F63ADD">
        <w:rPr>
          <w:b/>
          <w:sz w:val="28"/>
          <w:szCs w:val="28"/>
          <w:lang w:val="uk-UA"/>
        </w:rPr>
        <w:t xml:space="preserve">Міський голова                                   </w:t>
      </w:r>
      <w:r>
        <w:rPr>
          <w:b/>
          <w:sz w:val="28"/>
          <w:szCs w:val="28"/>
          <w:lang w:val="uk-UA"/>
        </w:rPr>
        <w:t xml:space="preserve">                       </w:t>
      </w:r>
      <w:r w:rsidRPr="00F63ADD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>О.П.Грицаєнко</w:t>
      </w:r>
    </w:p>
    <w:p w:rsidR="001448C9" w:rsidRDefault="001448C9" w:rsidP="007A2177">
      <w:pPr>
        <w:jc w:val="center"/>
        <w:rPr>
          <w:b/>
          <w:sz w:val="28"/>
          <w:szCs w:val="28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217139">
      <w:pPr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8F5FE3">
      <w:pPr>
        <w:rPr>
          <w:sz w:val="24"/>
          <w:szCs w:val="24"/>
          <w:lang w:val="uk-UA"/>
        </w:rPr>
      </w:pPr>
    </w:p>
    <w:p w:rsidR="001448C9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Pr="006B25BF" w:rsidRDefault="001448C9" w:rsidP="00522A19">
      <w:pPr>
        <w:jc w:val="cen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ПОГОДЖЕНО:</w:t>
      </w:r>
    </w:p>
    <w:p w:rsidR="001448C9" w:rsidRPr="006B25BF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Pr="006B25BF" w:rsidRDefault="001448C9" w:rsidP="00522A19">
      <w:pPr>
        <w:jc w:val="center"/>
        <w:rPr>
          <w:sz w:val="24"/>
          <w:szCs w:val="24"/>
          <w:lang w:val="uk-UA"/>
        </w:rPr>
      </w:pPr>
    </w:p>
    <w:p w:rsidR="001448C9" w:rsidRDefault="001448C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Секретар міської ради                               </w:t>
      </w:r>
      <w:r>
        <w:rPr>
          <w:sz w:val="24"/>
          <w:szCs w:val="24"/>
          <w:lang w:val="uk-UA"/>
        </w:rPr>
        <w:t xml:space="preserve">  </w:t>
      </w:r>
      <w:r w:rsidRPr="006B25BF">
        <w:rPr>
          <w:sz w:val="24"/>
          <w:szCs w:val="24"/>
          <w:lang w:val="uk-UA"/>
        </w:rPr>
        <w:t xml:space="preserve">                                               </w:t>
      </w:r>
      <w:r>
        <w:rPr>
          <w:sz w:val="24"/>
          <w:szCs w:val="24"/>
          <w:lang w:val="uk-UA"/>
        </w:rPr>
        <w:t xml:space="preserve">О.В. </w:t>
      </w:r>
      <w:r w:rsidRPr="006B25BF">
        <w:rPr>
          <w:sz w:val="24"/>
          <w:szCs w:val="24"/>
          <w:lang w:val="uk-UA"/>
        </w:rPr>
        <w:t xml:space="preserve">Карпець                    </w:t>
      </w:r>
    </w:p>
    <w:p w:rsidR="001448C9" w:rsidRPr="006B25BF" w:rsidRDefault="001448C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      </w:t>
      </w:r>
      <w:r w:rsidRPr="006B25BF">
        <w:rPr>
          <w:sz w:val="24"/>
          <w:szCs w:val="24"/>
          <w:lang w:val="uk-UA"/>
        </w:rPr>
        <w:br/>
        <w:t xml:space="preserve">Голова постійної депутатської </w:t>
      </w:r>
    </w:p>
    <w:p w:rsidR="001448C9" w:rsidRPr="006B25BF" w:rsidRDefault="001448C9" w:rsidP="00522A19">
      <w:pPr>
        <w:pStyle w:val="Foo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комісії з питань землевідведення</w:t>
      </w:r>
    </w:p>
    <w:p w:rsidR="001448C9" w:rsidRPr="006B25BF" w:rsidRDefault="001448C9" w:rsidP="00522A19">
      <w:pPr>
        <w:pStyle w:val="Footer"/>
        <w:tabs>
          <w:tab w:val="clear" w:pos="4677"/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будівництва, архітектури </w:t>
      </w:r>
      <w:r>
        <w:rPr>
          <w:sz w:val="24"/>
          <w:szCs w:val="24"/>
          <w:lang w:val="uk-UA"/>
        </w:rPr>
        <w:t xml:space="preserve">                                                                          Ю.Б. Денисенко</w:t>
      </w:r>
      <w:r w:rsidRPr="006B25BF">
        <w:rPr>
          <w:sz w:val="24"/>
          <w:szCs w:val="24"/>
          <w:lang w:val="uk-UA"/>
        </w:rPr>
        <w:t xml:space="preserve">  </w:t>
      </w:r>
    </w:p>
    <w:p w:rsidR="001448C9" w:rsidRPr="006B25BF" w:rsidRDefault="001448C9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1448C9" w:rsidRPr="006B25BF" w:rsidRDefault="001448C9" w:rsidP="00955523">
      <w:pPr>
        <w:pStyle w:val="Footer"/>
        <w:tabs>
          <w:tab w:val="clear" w:pos="4677"/>
          <w:tab w:val="center" w:pos="0"/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 xml:space="preserve">юридичного відділу                                                                </w:t>
      </w:r>
      <w:r w:rsidRPr="006B25BF">
        <w:rPr>
          <w:sz w:val="24"/>
          <w:szCs w:val="24"/>
          <w:lang w:val="uk-UA"/>
        </w:rPr>
        <w:t>Н.М.Мелентьєва</w:t>
      </w:r>
    </w:p>
    <w:p w:rsidR="001448C9" w:rsidRPr="006B25BF" w:rsidRDefault="001448C9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1448C9" w:rsidRPr="006B25BF" w:rsidRDefault="001448C9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Начальник  організаційного відділу                                                         Н.М.Уварова</w:t>
      </w:r>
    </w:p>
    <w:p w:rsidR="001448C9" w:rsidRPr="006B25BF" w:rsidRDefault="001448C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Управління                                                      </w:t>
      </w:r>
    </w:p>
    <w:p w:rsidR="001448C9" w:rsidRPr="006B25BF" w:rsidRDefault="001448C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з питань комунального майна </w:t>
      </w:r>
    </w:p>
    <w:p w:rsidR="001448C9" w:rsidRPr="006B25BF" w:rsidRDefault="001448C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земельних відносин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</w:t>
      </w:r>
      <w:r>
        <w:rPr>
          <w:sz w:val="24"/>
          <w:szCs w:val="24"/>
          <w:lang w:val="uk-UA"/>
        </w:rPr>
        <w:t xml:space="preserve"> </w:t>
      </w:r>
      <w:r w:rsidRPr="006B25BF">
        <w:rPr>
          <w:sz w:val="24"/>
          <w:szCs w:val="24"/>
          <w:lang w:val="uk-UA"/>
        </w:rPr>
        <w:t xml:space="preserve">           О.Г. Іващенко</w:t>
      </w:r>
    </w:p>
    <w:p w:rsidR="001448C9" w:rsidRPr="006B25BF" w:rsidRDefault="001448C9" w:rsidP="00522A19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1448C9" w:rsidRPr="006B25BF" w:rsidRDefault="001448C9" w:rsidP="00522A19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>відділу</w:t>
      </w:r>
      <w:r w:rsidRPr="006B25BF">
        <w:rPr>
          <w:sz w:val="24"/>
          <w:szCs w:val="24"/>
          <w:lang w:val="uk-UA"/>
        </w:rPr>
        <w:t xml:space="preserve"> містобудування </w:t>
      </w:r>
    </w:p>
    <w:p w:rsidR="001448C9" w:rsidRPr="006B25BF" w:rsidRDefault="001448C9" w:rsidP="00522A19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архітектури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            А.Г.Шмонденко</w:t>
      </w:r>
    </w:p>
    <w:p w:rsidR="001448C9" w:rsidRPr="006B25BF" w:rsidRDefault="001448C9" w:rsidP="00522A19">
      <w:pPr>
        <w:rPr>
          <w:sz w:val="24"/>
          <w:szCs w:val="24"/>
          <w:lang w:val="uk-UA"/>
        </w:rPr>
      </w:pPr>
    </w:p>
    <w:p w:rsidR="001448C9" w:rsidRPr="006B25BF" w:rsidRDefault="001448C9" w:rsidP="00522A19">
      <w:pPr>
        <w:rPr>
          <w:sz w:val="24"/>
          <w:szCs w:val="24"/>
          <w:lang w:val="uk-UA"/>
        </w:rPr>
      </w:pPr>
    </w:p>
    <w:p w:rsidR="001448C9" w:rsidRDefault="001448C9" w:rsidP="007A2177">
      <w:pPr>
        <w:jc w:val="center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Default="001448C9" w:rsidP="004E4CA9">
      <w:pPr>
        <w:jc w:val="both"/>
        <w:rPr>
          <w:b/>
          <w:sz w:val="28"/>
          <w:szCs w:val="28"/>
          <w:lang w:val="uk-UA"/>
        </w:rPr>
      </w:pPr>
    </w:p>
    <w:p w:rsidR="001448C9" w:rsidRPr="00C57B85" w:rsidRDefault="001448C9" w:rsidP="004E4CA9">
      <w:pPr>
        <w:jc w:val="both"/>
        <w:rPr>
          <w:sz w:val="18"/>
          <w:szCs w:val="18"/>
          <w:lang w:val="uk-UA"/>
        </w:rPr>
      </w:pPr>
      <w:r w:rsidRPr="00C57B85">
        <w:rPr>
          <w:sz w:val="18"/>
          <w:szCs w:val="18"/>
          <w:lang w:val="uk-UA"/>
        </w:rPr>
        <w:t>Вик.Ступак</w:t>
      </w:r>
    </w:p>
    <w:p w:rsidR="001448C9" w:rsidRPr="00C57B85" w:rsidRDefault="001448C9" w:rsidP="004E4CA9">
      <w:pPr>
        <w:jc w:val="both"/>
        <w:rPr>
          <w:sz w:val="18"/>
          <w:szCs w:val="18"/>
          <w:lang w:val="uk-UA"/>
        </w:rPr>
      </w:pPr>
      <w:r w:rsidRPr="00C57B85">
        <w:rPr>
          <w:sz w:val="18"/>
          <w:szCs w:val="18"/>
          <w:lang w:val="uk-UA"/>
        </w:rPr>
        <w:t>70-483</w:t>
      </w:r>
    </w:p>
    <w:sectPr w:rsidR="001448C9" w:rsidRPr="00C57B85" w:rsidSect="00BF7B45">
      <w:footerReference w:type="even" r:id="rId8"/>
      <w:footerReference w:type="default" r:id="rId9"/>
      <w:pgSz w:w="11906" w:h="16838"/>
      <w:pgMar w:top="899" w:right="850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8C9" w:rsidRDefault="001448C9">
      <w:r>
        <w:separator/>
      </w:r>
    </w:p>
  </w:endnote>
  <w:endnote w:type="continuationSeparator" w:id="0">
    <w:p w:rsidR="001448C9" w:rsidRDefault="00144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C9" w:rsidRDefault="001448C9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48C9" w:rsidRDefault="001448C9" w:rsidP="000F572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8C9" w:rsidRDefault="001448C9" w:rsidP="00D71B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1448C9" w:rsidRDefault="001448C9" w:rsidP="000F572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8C9" w:rsidRDefault="001448C9">
      <w:r>
        <w:separator/>
      </w:r>
    </w:p>
  </w:footnote>
  <w:footnote w:type="continuationSeparator" w:id="0">
    <w:p w:rsidR="001448C9" w:rsidRDefault="001448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A6590"/>
    <w:multiLevelType w:val="hybridMultilevel"/>
    <w:tmpl w:val="01265F18"/>
    <w:lvl w:ilvl="0" w:tplc="ED50B1CA"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>
    <w:nsid w:val="1D6565AD"/>
    <w:multiLevelType w:val="multilevel"/>
    <w:tmpl w:val="DBA4A18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2">
    <w:nsid w:val="23953CFF"/>
    <w:multiLevelType w:val="hybridMultilevel"/>
    <w:tmpl w:val="D3529EE6"/>
    <w:lvl w:ilvl="0" w:tplc="76BA19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AAE49A5A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FBD84728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1B7A6DD2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8F3EE078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FFCE26B8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DF4892E2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88EE9FFC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223CB93E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">
    <w:nsid w:val="24CA0342"/>
    <w:multiLevelType w:val="hybridMultilevel"/>
    <w:tmpl w:val="40C2E812"/>
    <w:lvl w:ilvl="0" w:tplc="0EE24B8A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87A089A"/>
    <w:multiLevelType w:val="hybridMultilevel"/>
    <w:tmpl w:val="982C5B2E"/>
    <w:lvl w:ilvl="0" w:tplc="57FE3070">
      <w:numFmt w:val="decimalZero"/>
      <w:lvlText w:val="%1."/>
      <w:lvlJc w:val="left"/>
      <w:pPr>
        <w:ind w:left="60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5">
    <w:nsid w:val="3102573A"/>
    <w:multiLevelType w:val="multilevel"/>
    <w:tmpl w:val="B0D215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cs="Times New Roman" w:hint="default"/>
        <w:b w:val="0"/>
      </w:rPr>
    </w:lvl>
  </w:abstractNum>
  <w:abstractNum w:abstractNumId="6">
    <w:nsid w:val="391C3094"/>
    <w:multiLevelType w:val="hybridMultilevel"/>
    <w:tmpl w:val="BE64851E"/>
    <w:lvl w:ilvl="0" w:tplc="EDD8206C">
      <w:numFmt w:val="bullet"/>
      <w:lvlText w:val="-"/>
      <w:lvlJc w:val="left"/>
      <w:pPr>
        <w:tabs>
          <w:tab w:val="num" w:pos="1110"/>
        </w:tabs>
        <w:ind w:left="1110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7">
    <w:nsid w:val="39BB7C1A"/>
    <w:multiLevelType w:val="multilevel"/>
    <w:tmpl w:val="E61A2716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  <w:b w:val="0"/>
        <w:bCs/>
        <w:color w:val="000000"/>
      </w:rPr>
    </w:lvl>
    <w:lvl w:ilvl="1">
      <w:start w:val="2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 w:hint="default"/>
        <w:color w:val="000000"/>
      </w:rPr>
    </w:lvl>
  </w:abstractNum>
  <w:abstractNum w:abstractNumId="8">
    <w:nsid w:val="41C43887"/>
    <w:multiLevelType w:val="multilevel"/>
    <w:tmpl w:val="8F0A1744"/>
    <w:lvl w:ilvl="0">
      <w:numFmt w:val="decimalZero"/>
      <w:lvlText w:val="%1.0"/>
      <w:lvlJc w:val="left"/>
      <w:pPr>
        <w:ind w:left="600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8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1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7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87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5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3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3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99" w:hanging="2160"/>
      </w:pPr>
      <w:rPr>
        <w:rFonts w:cs="Times New Roman" w:hint="default"/>
      </w:rPr>
    </w:lvl>
  </w:abstractNum>
  <w:abstractNum w:abstractNumId="9">
    <w:nsid w:val="43F26434"/>
    <w:multiLevelType w:val="hybridMultilevel"/>
    <w:tmpl w:val="880EFC6C"/>
    <w:lvl w:ilvl="0" w:tplc="B8FC238E">
      <w:numFmt w:val="decimalZero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79606A5"/>
    <w:multiLevelType w:val="multilevel"/>
    <w:tmpl w:val="17CEBB0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795"/>
        </w:tabs>
        <w:ind w:left="795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1">
    <w:nsid w:val="4AA30F26"/>
    <w:multiLevelType w:val="hybridMultilevel"/>
    <w:tmpl w:val="42E00C68"/>
    <w:lvl w:ilvl="0" w:tplc="30045758">
      <w:start w:val="4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2">
    <w:nsid w:val="509D589C"/>
    <w:multiLevelType w:val="hybridMultilevel"/>
    <w:tmpl w:val="C11E3234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F">
      <w:start w:val="1"/>
      <w:numFmt w:val="decimal"/>
      <w:lvlText w:val="%2."/>
      <w:lvlJc w:val="left"/>
      <w:pPr>
        <w:tabs>
          <w:tab w:val="num" w:pos="1305"/>
        </w:tabs>
        <w:ind w:left="1305" w:hanging="360"/>
      </w:pPr>
      <w:rPr>
        <w:rFonts w:cs="Times New Roman" w:hint="default"/>
        <w:b/>
        <w:color w:val="000000"/>
      </w:rPr>
    </w:lvl>
    <w:lvl w:ilvl="2" w:tplc="7AD23CAA">
      <w:numFmt w:val="decimal"/>
      <w:lvlText w:val="%3"/>
      <w:lvlJc w:val="left"/>
      <w:pPr>
        <w:tabs>
          <w:tab w:val="num" w:pos="2025"/>
        </w:tabs>
        <w:ind w:left="2025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abstractNum w:abstractNumId="13">
    <w:nsid w:val="560E1F44"/>
    <w:multiLevelType w:val="multilevel"/>
    <w:tmpl w:val="3C1C5AAC"/>
    <w:lvl w:ilvl="0">
      <w:numFmt w:val="decimal"/>
      <w:lvlText w:val="%1.0."/>
      <w:lvlJc w:val="left"/>
      <w:pPr>
        <w:tabs>
          <w:tab w:val="num" w:pos="945"/>
        </w:tabs>
        <w:ind w:left="945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53"/>
        </w:tabs>
        <w:ind w:left="165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61"/>
        </w:tabs>
        <w:ind w:left="236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9"/>
        </w:tabs>
        <w:ind w:left="34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137"/>
        </w:tabs>
        <w:ind w:left="413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205"/>
        </w:tabs>
        <w:ind w:left="52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73"/>
        </w:tabs>
        <w:ind w:left="6273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81"/>
        </w:tabs>
        <w:ind w:left="69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9"/>
        </w:tabs>
        <w:ind w:left="8049" w:hanging="2160"/>
      </w:pPr>
      <w:rPr>
        <w:rFonts w:cs="Times New Roman" w:hint="default"/>
      </w:rPr>
    </w:lvl>
  </w:abstractNum>
  <w:abstractNum w:abstractNumId="14">
    <w:nsid w:val="56F6637C"/>
    <w:multiLevelType w:val="multilevel"/>
    <w:tmpl w:val="8CBEC668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b w:val="0"/>
      </w:rPr>
    </w:lvl>
  </w:abstractNum>
  <w:abstractNum w:abstractNumId="15">
    <w:nsid w:val="598D315C"/>
    <w:multiLevelType w:val="multilevel"/>
    <w:tmpl w:val="999C602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65"/>
        </w:tabs>
        <w:ind w:left="25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75"/>
        </w:tabs>
        <w:ind w:left="337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2160"/>
      </w:pPr>
      <w:rPr>
        <w:rFonts w:cs="Times New Roman" w:hint="default"/>
      </w:rPr>
    </w:lvl>
  </w:abstractNum>
  <w:abstractNum w:abstractNumId="16">
    <w:nsid w:val="5F9F197E"/>
    <w:multiLevelType w:val="hybridMultilevel"/>
    <w:tmpl w:val="7D580398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6A5D64"/>
    <w:multiLevelType w:val="hybridMultilevel"/>
    <w:tmpl w:val="14D81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71B74809"/>
    <w:multiLevelType w:val="hybridMultilevel"/>
    <w:tmpl w:val="75CEFE8A"/>
    <w:lvl w:ilvl="0" w:tplc="EDD8206C"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  <w:b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31D7B3C"/>
    <w:multiLevelType w:val="hybridMultilevel"/>
    <w:tmpl w:val="4FB2CB7E"/>
    <w:lvl w:ilvl="0" w:tplc="DF567C82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A414F7C"/>
    <w:multiLevelType w:val="hybridMultilevel"/>
    <w:tmpl w:val="34F27BEC"/>
    <w:lvl w:ilvl="0" w:tplc="07823F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20"/>
  </w:num>
  <w:num w:numId="5">
    <w:abstractNumId w:val="12"/>
  </w:num>
  <w:num w:numId="6">
    <w:abstractNumId w:val="18"/>
  </w:num>
  <w:num w:numId="7">
    <w:abstractNumId w:val="16"/>
  </w:num>
  <w:num w:numId="8">
    <w:abstractNumId w:val="2"/>
  </w:num>
  <w:num w:numId="9">
    <w:abstractNumId w:val="3"/>
  </w:num>
  <w:num w:numId="10">
    <w:abstractNumId w:val="5"/>
  </w:num>
  <w:num w:numId="11">
    <w:abstractNumId w:val="14"/>
  </w:num>
  <w:num w:numId="12">
    <w:abstractNumId w:val="17"/>
  </w:num>
  <w:num w:numId="13">
    <w:abstractNumId w:val="6"/>
  </w:num>
  <w:num w:numId="14">
    <w:abstractNumId w:val="19"/>
  </w:num>
  <w:num w:numId="15">
    <w:abstractNumId w:val="13"/>
  </w:num>
  <w:num w:numId="16">
    <w:abstractNumId w:val="15"/>
  </w:num>
  <w:num w:numId="17">
    <w:abstractNumId w:val="10"/>
  </w:num>
  <w:num w:numId="18">
    <w:abstractNumId w:val="1"/>
  </w:num>
  <w:num w:numId="19">
    <w:abstractNumId w:val="4"/>
  </w:num>
  <w:num w:numId="20">
    <w:abstractNumId w:val="9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122F"/>
    <w:rsid w:val="000032F0"/>
    <w:rsid w:val="000035F8"/>
    <w:rsid w:val="00006D32"/>
    <w:rsid w:val="00007D52"/>
    <w:rsid w:val="00012803"/>
    <w:rsid w:val="00014379"/>
    <w:rsid w:val="00014A6C"/>
    <w:rsid w:val="00015009"/>
    <w:rsid w:val="00021F03"/>
    <w:rsid w:val="00023A7F"/>
    <w:rsid w:val="000241F5"/>
    <w:rsid w:val="00026553"/>
    <w:rsid w:val="00026D9C"/>
    <w:rsid w:val="00027C8C"/>
    <w:rsid w:val="000319C6"/>
    <w:rsid w:val="00034254"/>
    <w:rsid w:val="000402FB"/>
    <w:rsid w:val="00044A36"/>
    <w:rsid w:val="000457B1"/>
    <w:rsid w:val="00045B93"/>
    <w:rsid w:val="00047885"/>
    <w:rsid w:val="00047A3E"/>
    <w:rsid w:val="00047FC0"/>
    <w:rsid w:val="00053C1F"/>
    <w:rsid w:val="00053CB7"/>
    <w:rsid w:val="00057EAD"/>
    <w:rsid w:val="00060C1C"/>
    <w:rsid w:val="00062106"/>
    <w:rsid w:val="00062F25"/>
    <w:rsid w:val="000632A0"/>
    <w:rsid w:val="00063E0A"/>
    <w:rsid w:val="00065B4C"/>
    <w:rsid w:val="0006634B"/>
    <w:rsid w:val="00066DB7"/>
    <w:rsid w:val="0007141E"/>
    <w:rsid w:val="00075C62"/>
    <w:rsid w:val="00081657"/>
    <w:rsid w:val="000827BD"/>
    <w:rsid w:val="0008356F"/>
    <w:rsid w:val="000901B2"/>
    <w:rsid w:val="00090FAF"/>
    <w:rsid w:val="00095F0C"/>
    <w:rsid w:val="00096EA8"/>
    <w:rsid w:val="00097ABC"/>
    <w:rsid w:val="000A095A"/>
    <w:rsid w:val="000A1CA1"/>
    <w:rsid w:val="000A698F"/>
    <w:rsid w:val="000B0C77"/>
    <w:rsid w:val="000B424E"/>
    <w:rsid w:val="000B46E5"/>
    <w:rsid w:val="000B5E29"/>
    <w:rsid w:val="000C4575"/>
    <w:rsid w:val="000C5550"/>
    <w:rsid w:val="000C5745"/>
    <w:rsid w:val="000C79C9"/>
    <w:rsid w:val="000D1EF3"/>
    <w:rsid w:val="000D5804"/>
    <w:rsid w:val="000E3A4E"/>
    <w:rsid w:val="000E5961"/>
    <w:rsid w:val="000E76D4"/>
    <w:rsid w:val="000F2B73"/>
    <w:rsid w:val="000F3BDC"/>
    <w:rsid w:val="000F572C"/>
    <w:rsid w:val="000F57D7"/>
    <w:rsid w:val="000F7611"/>
    <w:rsid w:val="00100888"/>
    <w:rsid w:val="0010198C"/>
    <w:rsid w:val="00101BE6"/>
    <w:rsid w:val="00101E5C"/>
    <w:rsid w:val="00106AB9"/>
    <w:rsid w:val="001150A1"/>
    <w:rsid w:val="00116406"/>
    <w:rsid w:val="001172AC"/>
    <w:rsid w:val="001233AC"/>
    <w:rsid w:val="001235B8"/>
    <w:rsid w:val="001238E6"/>
    <w:rsid w:val="00124A51"/>
    <w:rsid w:val="00125766"/>
    <w:rsid w:val="001272D8"/>
    <w:rsid w:val="00131BE2"/>
    <w:rsid w:val="00132638"/>
    <w:rsid w:val="00132A45"/>
    <w:rsid w:val="00143B2C"/>
    <w:rsid w:val="001448C9"/>
    <w:rsid w:val="00146334"/>
    <w:rsid w:val="00147364"/>
    <w:rsid w:val="00147C06"/>
    <w:rsid w:val="00155290"/>
    <w:rsid w:val="00162D27"/>
    <w:rsid w:val="0016344D"/>
    <w:rsid w:val="00163DC5"/>
    <w:rsid w:val="00165C9C"/>
    <w:rsid w:val="001663AA"/>
    <w:rsid w:val="001671F6"/>
    <w:rsid w:val="001675E7"/>
    <w:rsid w:val="001708AB"/>
    <w:rsid w:val="00171552"/>
    <w:rsid w:val="00171B1B"/>
    <w:rsid w:val="00173F57"/>
    <w:rsid w:val="001806E0"/>
    <w:rsid w:val="00180B9D"/>
    <w:rsid w:val="00183C1A"/>
    <w:rsid w:val="00183E82"/>
    <w:rsid w:val="00184698"/>
    <w:rsid w:val="00186EBE"/>
    <w:rsid w:val="00187102"/>
    <w:rsid w:val="00191BC7"/>
    <w:rsid w:val="00192989"/>
    <w:rsid w:val="00193013"/>
    <w:rsid w:val="00197659"/>
    <w:rsid w:val="001A3823"/>
    <w:rsid w:val="001A3BEE"/>
    <w:rsid w:val="001B1465"/>
    <w:rsid w:val="001B2FC7"/>
    <w:rsid w:val="001B365F"/>
    <w:rsid w:val="001B4AE4"/>
    <w:rsid w:val="001B70A3"/>
    <w:rsid w:val="001B7BF1"/>
    <w:rsid w:val="001C67FD"/>
    <w:rsid w:val="001C6B7D"/>
    <w:rsid w:val="001C7682"/>
    <w:rsid w:val="001D04ED"/>
    <w:rsid w:val="001D1147"/>
    <w:rsid w:val="001D419E"/>
    <w:rsid w:val="001D4CDA"/>
    <w:rsid w:val="001D6523"/>
    <w:rsid w:val="001E06E1"/>
    <w:rsid w:val="001E5034"/>
    <w:rsid w:val="001E5072"/>
    <w:rsid w:val="001E63EC"/>
    <w:rsid w:val="001E69EA"/>
    <w:rsid w:val="001F1AE0"/>
    <w:rsid w:val="001F45B2"/>
    <w:rsid w:val="00200A01"/>
    <w:rsid w:val="0020127C"/>
    <w:rsid w:val="002015F0"/>
    <w:rsid w:val="002038BE"/>
    <w:rsid w:val="00205643"/>
    <w:rsid w:val="00211FBA"/>
    <w:rsid w:val="00212EDD"/>
    <w:rsid w:val="00217139"/>
    <w:rsid w:val="002265DF"/>
    <w:rsid w:val="0022684B"/>
    <w:rsid w:val="00230FD0"/>
    <w:rsid w:val="00235CB0"/>
    <w:rsid w:val="00237DDA"/>
    <w:rsid w:val="002412E8"/>
    <w:rsid w:val="00242E5D"/>
    <w:rsid w:val="0024546D"/>
    <w:rsid w:val="002527C1"/>
    <w:rsid w:val="00252858"/>
    <w:rsid w:val="002542B7"/>
    <w:rsid w:val="002560B2"/>
    <w:rsid w:val="00257420"/>
    <w:rsid w:val="00261966"/>
    <w:rsid w:val="00265896"/>
    <w:rsid w:val="00266966"/>
    <w:rsid w:val="00267080"/>
    <w:rsid w:val="0027142F"/>
    <w:rsid w:val="002716FC"/>
    <w:rsid w:val="00272171"/>
    <w:rsid w:val="00273378"/>
    <w:rsid w:val="00273AC8"/>
    <w:rsid w:val="00274FA8"/>
    <w:rsid w:val="002767B2"/>
    <w:rsid w:val="002967D7"/>
    <w:rsid w:val="002A1CFE"/>
    <w:rsid w:val="002A21E4"/>
    <w:rsid w:val="002A3EDE"/>
    <w:rsid w:val="002A473A"/>
    <w:rsid w:val="002A5904"/>
    <w:rsid w:val="002A61B2"/>
    <w:rsid w:val="002A6AA4"/>
    <w:rsid w:val="002A7637"/>
    <w:rsid w:val="002A7947"/>
    <w:rsid w:val="002B1663"/>
    <w:rsid w:val="002B200A"/>
    <w:rsid w:val="002B262A"/>
    <w:rsid w:val="002B5096"/>
    <w:rsid w:val="002B61A1"/>
    <w:rsid w:val="002C3462"/>
    <w:rsid w:val="002C55AD"/>
    <w:rsid w:val="002C5A0B"/>
    <w:rsid w:val="002C6043"/>
    <w:rsid w:val="002C7B52"/>
    <w:rsid w:val="002D1C7E"/>
    <w:rsid w:val="002D272B"/>
    <w:rsid w:val="002D511C"/>
    <w:rsid w:val="002D5CF9"/>
    <w:rsid w:val="002D686E"/>
    <w:rsid w:val="002E03ED"/>
    <w:rsid w:val="002E1616"/>
    <w:rsid w:val="002E1800"/>
    <w:rsid w:val="002E2E21"/>
    <w:rsid w:val="002F03F0"/>
    <w:rsid w:val="002F0F6D"/>
    <w:rsid w:val="002F2113"/>
    <w:rsid w:val="002F7392"/>
    <w:rsid w:val="00303522"/>
    <w:rsid w:val="00304B82"/>
    <w:rsid w:val="003078D9"/>
    <w:rsid w:val="00311557"/>
    <w:rsid w:val="00314F9C"/>
    <w:rsid w:val="00324FF6"/>
    <w:rsid w:val="0032514C"/>
    <w:rsid w:val="00326FCF"/>
    <w:rsid w:val="00327606"/>
    <w:rsid w:val="003303DD"/>
    <w:rsid w:val="0033252C"/>
    <w:rsid w:val="003328E3"/>
    <w:rsid w:val="00332CC3"/>
    <w:rsid w:val="0033331B"/>
    <w:rsid w:val="003342F1"/>
    <w:rsid w:val="00343311"/>
    <w:rsid w:val="00343BEA"/>
    <w:rsid w:val="00347B4E"/>
    <w:rsid w:val="00350A94"/>
    <w:rsid w:val="00351C59"/>
    <w:rsid w:val="00352BF1"/>
    <w:rsid w:val="003555D8"/>
    <w:rsid w:val="003571FA"/>
    <w:rsid w:val="003608B1"/>
    <w:rsid w:val="003626BE"/>
    <w:rsid w:val="003637ED"/>
    <w:rsid w:val="00366AFD"/>
    <w:rsid w:val="00366F52"/>
    <w:rsid w:val="00367F4C"/>
    <w:rsid w:val="00373312"/>
    <w:rsid w:val="00374534"/>
    <w:rsid w:val="00375C7E"/>
    <w:rsid w:val="00375DC9"/>
    <w:rsid w:val="00380F65"/>
    <w:rsid w:val="00382B1E"/>
    <w:rsid w:val="003837DC"/>
    <w:rsid w:val="00384C39"/>
    <w:rsid w:val="00386817"/>
    <w:rsid w:val="0039373D"/>
    <w:rsid w:val="00393B39"/>
    <w:rsid w:val="00395CF6"/>
    <w:rsid w:val="00395D18"/>
    <w:rsid w:val="003964D6"/>
    <w:rsid w:val="003A26AA"/>
    <w:rsid w:val="003A5B04"/>
    <w:rsid w:val="003A5F3A"/>
    <w:rsid w:val="003A7236"/>
    <w:rsid w:val="003A789B"/>
    <w:rsid w:val="003A7DE5"/>
    <w:rsid w:val="003B0328"/>
    <w:rsid w:val="003B25F6"/>
    <w:rsid w:val="003B2FAC"/>
    <w:rsid w:val="003B4953"/>
    <w:rsid w:val="003B5289"/>
    <w:rsid w:val="003B543D"/>
    <w:rsid w:val="003B70C0"/>
    <w:rsid w:val="003C24B7"/>
    <w:rsid w:val="003C29A4"/>
    <w:rsid w:val="003C3A63"/>
    <w:rsid w:val="003C5E3B"/>
    <w:rsid w:val="003C6A11"/>
    <w:rsid w:val="003D28EB"/>
    <w:rsid w:val="003D3C31"/>
    <w:rsid w:val="003E5905"/>
    <w:rsid w:val="003E5CB1"/>
    <w:rsid w:val="003E6F04"/>
    <w:rsid w:val="003E6F15"/>
    <w:rsid w:val="003E761C"/>
    <w:rsid w:val="003F3158"/>
    <w:rsid w:val="003F3C3E"/>
    <w:rsid w:val="00401A8C"/>
    <w:rsid w:val="00401F3E"/>
    <w:rsid w:val="00405EE4"/>
    <w:rsid w:val="00407104"/>
    <w:rsid w:val="00407CB4"/>
    <w:rsid w:val="004100CD"/>
    <w:rsid w:val="00410804"/>
    <w:rsid w:val="004119A7"/>
    <w:rsid w:val="00412E66"/>
    <w:rsid w:val="00422E24"/>
    <w:rsid w:val="00423646"/>
    <w:rsid w:val="004269A4"/>
    <w:rsid w:val="00432F61"/>
    <w:rsid w:val="00434838"/>
    <w:rsid w:val="00435D1D"/>
    <w:rsid w:val="00440680"/>
    <w:rsid w:val="00441A9F"/>
    <w:rsid w:val="004443AA"/>
    <w:rsid w:val="004448EA"/>
    <w:rsid w:val="00445BE8"/>
    <w:rsid w:val="00447196"/>
    <w:rsid w:val="004479A0"/>
    <w:rsid w:val="004501F9"/>
    <w:rsid w:val="004507AD"/>
    <w:rsid w:val="00451D2C"/>
    <w:rsid w:val="0045215F"/>
    <w:rsid w:val="00453447"/>
    <w:rsid w:val="00454563"/>
    <w:rsid w:val="00457BE6"/>
    <w:rsid w:val="004649A5"/>
    <w:rsid w:val="00470102"/>
    <w:rsid w:val="00470A35"/>
    <w:rsid w:val="004753C3"/>
    <w:rsid w:val="004756DA"/>
    <w:rsid w:val="00476799"/>
    <w:rsid w:val="00476CD3"/>
    <w:rsid w:val="004770C2"/>
    <w:rsid w:val="0048259A"/>
    <w:rsid w:val="00483188"/>
    <w:rsid w:val="00483D3B"/>
    <w:rsid w:val="00485279"/>
    <w:rsid w:val="0048650C"/>
    <w:rsid w:val="00486881"/>
    <w:rsid w:val="00486B02"/>
    <w:rsid w:val="00487C21"/>
    <w:rsid w:val="00487DAE"/>
    <w:rsid w:val="004948B5"/>
    <w:rsid w:val="00494AD9"/>
    <w:rsid w:val="00496939"/>
    <w:rsid w:val="004A119E"/>
    <w:rsid w:val="004A2E58"/>
    <w:rsid w:val="004A391F"/>
    <w:rsid w:val="004A64E9"/>
    <w:rsid w:val="004A7C84"/>
    <w:rsid w:val="004B1522"/>
    <w:rsid w:val="004B1B30"/>
    <w:rsid w:val="004B3919"/>
    <w:rsid w:val="004B414C"/>
    <w:rsid w:val="004C0C9A"/>
    <w:rsid w:val="004C491C"/>
    <w:rsid w:val="004C6F81"/>
    <w:rsid w:val="004C70A3"/>
    <w:rsid w:val="004C7E1B"/>
    <w:rsid w:val="004D11FC"/>
    <w:rsid w:val="004D4A76"/>
    <w:rsid w:val="004E18C3"/>
    <w:rsid w:val="004E4CA9"/>
    <w:rsid w:val="004E682E"/>
    <w:rsid w:val="004E6EE5"/>
    <w:rsid w:val="004E71BA"/>
    <w:rsid w:val="004E7EB2"/>
    <w:rsid w:val="004F009E"/>
    <w:rsid w:val="004F1383"/>
    <w:rsid w:val="004F1386"/>
    <w:rsid w:val="004F1A1D"/>
    <w:rsid w:val="004F1ED5"/>
    <w:rsid w:val="004F1FF4"/>
    <w:rsid w:val="004F79BA"/>
    <w:rsid w:val="00500F2F"/>
    <w:rsid w:val="0050195D"/>
    <w:rsid w:val="00503E39"/>
    <w:rsid w:val="00504599"/>
    <w:rsid w:val="005052A2"/>
    <w:rsid w:val="00505A73"/>
    <w:rsid w:val="00507B77"/>
    <w:rsid w:val="00510967"/>
    <w:rsid w:val="005113BF"/>
    <w:rsid w:val="00511B1D"/>
    <w:rsid w:val="0051241E"/>
    <w:rsid w:val="0051338A"/>
    <w:rsid w:val="005200FD"/>
    <w:rsid w:val="00520497"/>
    <w:rsid w:val="00522A19"/>
    <w:rsid w:val="005230F1"/>
    <w:rsid w:val="0053052E"/>
    <w:rsid w:val="0053260D"/>
    <w:rsid w:val="0053263B"/>
    <w:rsid w:val="00533652"/>
    <w:rsid w:val="00534010"/>
    <w:rsid w:val="00534878"/>
    <w:rsid w:val="005363BF"/>
    <w:rsid w:val="0054055B"/>
    <w:rsid w:val="005408B0"/>
    <w:rsid w:val="005426A4"/>
    <w:rsid w:val="00542ACB"/>
    <w:rsid w:val="005436EC"/>
    <w:rsid w:val="005471DC"/>
    <w:rsid w:val="00550FD6"/>
    <w:rsid w:val="00551434"/>
    <w:rsid w:val="005537A0"/>
    <w:rsid w:val="00554F2D"/>
    <w:rsid w:val="005568F9"/>
    <w:rsid w:val="005614BF"/>
    <w:rsid w:val="005705B3"/>
    <w:rsid w:val="0057497E"/>
    <w:rsid w:val="00575D78"/>
    <w:rsid w:val="00584C55"/>
    <w:rsid w:val="00585408"/>
    <w:rsid w:val="0058655C"/>
    <w:rsid w:val="00591189"/>
    <w:rsid w:val="00593D8E"/>
    <w:rsid w:val="00596CDC"/>
    <w:rsid w:val="005A643E"/>
    <w:rsid w:val="005A695D"/>
    <w:rsid w:val="005A7188"/>
    <w:rsid w:val="005B48D1"/>
    <w:rsid w:val="005B541B"/>
    <w:rsid w:val="005B66E3"/>
    <w:rsid w:val="005B7148"/>
    <w:rsid w:val="005B721B"/>
    <w:rsid w:val="005C1BC5"/>
    <w:rsid w:val="005C2089"/>
    <w:rsid w:val="005C3E8D"/>
    <w:rsid w:val="005C579A"/>
    <w:rsid w:val="005C5D00"/>
    <w:rsid w:val="005D199D"/>
    <w:rsid w:val="005D3F5E"/>
    <w:rsid w:val="005D5DBA"/>
    <w:rsid w:val="005D6166"/>
    <w:rsid w:val="005E793C"/>
    <w:rsid w:val="005F4686"/>
    <w:rsid w:val="005F555E"/>
    <w:rsid w:val="005F59B4"/>
    <w:rsid w:val="005F5EA2"/>
    <w:rsid w:val="00603AD1"/>
    <w:rsid w:val="00605502"/>
    <w:rsid w:val="00612223"/>
    <w:rsid w:val="006146B6"/>
    <w:rsid w:val="00615379"/>
    <w:rsid w:val="00616EF1"/>
    <w:rsid w:val="006221C6"/>
    <w:rsid w:val="006223E1"/>
    <w:rsid w:val="00622CB8"/>
    <w:rsid w:val="0062606B"/>
    <w:rsid w:val="00627165"/>
    <w:rsid w:val="00630B6F"/>
    <w:rsid w:val="006322A6"/>
    <w:rsid w:val="00632B46"/>
    <w:rsid w:val="006411A8"/>
    <w:rsid w:val="00641881"/>
    <w:rsid w:val="00644573"/>
    <w:rsid w:val="0064640A"/>
    <w:rsid w:val="006469D5"/>
    <w:rsid w:val="00651098"/>
    <w:rsid w:val="0065151A"/>
    <w:rsid w:val="00652B3C"/>
    <w:rsid w:val="00660B18"/>
    <w:rsid w:val="006632A9"/>
    <w:rsid w:val="006643B4"/>
    <w:rsid w:val="0066605B"/>
    <w:rsid w:val="00667233"/>
    <w:rsid w:val="00667A43"/>
    <w:rsid w:val="00670811"/>
    <w:rsid w:val="00672DB7"/>
    <w:rsid w:val="00673319"/>
    <w:rsid w:val="00673971"/>
    <w:rsid w:val="006744F6"/>
    <w:rsid w:val="00676B00"/>
    <w:rsid w:val="00677AFF"/>
    <w:rsid w:val="00683476"/>
    <w:rsid w:val="00687B1D"/>
    <w:rsid w:val="006900B9"/>
    <w:rsid w:val="00690AE1"/>
    <w:rsid w:val="00691FA7"/>
    <w:rsid w:val="0069509A"/>
    <w:rsid w:val="0069653C"/>
    <w:rsid w:val="006A1268"/>
    <w:rsid w:val="006A4423"/>
    <w:rsid w:val="006A6B8F"/>
    <w:rsid w:val="006A6ED5"/>
    <w:rsid w:val="006B039C"/>
    <w:rsid w:val="006B25BF"/>
    <w:rsid w:val="006B3FAF"/>
    <w:rsid w:val="006B6037"/>
    <w:rsid w:val="006B7573"/>
    <w:rsid w:val="006C075B"/>
    <w:rsid w:val="006C1F26"/>
    <w:rsid w:val="006C44EB"/>
    <w:rsid w:val="006C4D6E"/>
    <w:rsid w:val="006C4FA1"/>
    <w:rsid w:val="006D0884"/>
    <w:rsid w:val="006D1F77"/>
    <w:rsid w:val="006D27E7"/>
    <w:rsid w:val="006D3132"/>
    <w:rsid w:val="006D4650"/>
    <w:rsid w:val="006D4736"/>
    <w:rsid w:val="006D66A6"/>
    <w:rsid w:val="006D706A"/>
    <w:rsid w:val="006E1832"/>
    <w:rsid w:val="006E4AE2"/>
    <w:rsid w:val="006E5163"/>
    <w:rsid w:val="006E6B22"/>
    <w:rsid w:val="006F0549"/>
    <w:rsid w:val="006F28D1"/>
    <w:rsid w:val="006F5CD1"/>
    <w:rsid w:val="00702BEB"/>
    <w:rsid w:val="00703CFA"/>
    <w:rsid w:val="007057EF"/>
    <w:rsid w:val="0070664C"/>
    <w:rsid w:val="00712523"/>
    <w:rsid w:val="007131D1"/>
    <w:rsid w:val="00715D61"/>
    <w:rsid w:val="007200A4"/>
    <w:rsid w:val="007254E9"/>
    <w:rsid w:val="007258C1"/>
    <w:rsid w:val="00726697"/>
    <w:rsid w:val="00734B79"/>
    <w:rsid w:val="00734DBD"/>
    <w:rsid w:val="00734E18"/>
    <w:rsid w:val="00735DF8"/>
    <w:rsid w:val="0073638F"/>
    <w:rsid w:val="00740F61"/>
    <w:rsid w:val="00745FBF"/>
    <w:rsid w:val="0074641A"/>
    <w:rsid w:val="00746507"/>
    <w:rsid w:val="00746B96"/>
    <w:rsid w:val="00751851"/>
    <w:rsid w:val="007522CE"/>
    <w:rsid w:val="007532CE"/>
    <w:rsid w:val="0075496E"/>
    <w:rsid w:val="00755392"/>
    <w:rsid w:val="0075610A"/>
    <w:rsid w:val="00756908"/>
    <w:rsid w:val="00757929"/>
    <w:rsid w:val="00770463"/>
    <w:rsid w:val="007761E8"/>
    <w:rsid w:val="0078015B"/>
    <w:rsid w:val="00783CDF"/>
    <w:rsid w:val="00790D7F"/>
    <w:rsid w:val="0079227D"/>
    <w:rsid w:val="00796619"/>
    <w:rsid w:val="007A2177"/>
    <w:rsid w:val="007A3F94"/>
    <w:rsid w:val="007A7703"/>
    <w:rsid w:val="007B36F2"/>
    <w:rsid w:val="007B4536"/>
    <w:rsid w:val="007B6B6C"/>
    <w:rsid w:val="007B7181"/>
    <w:rsid w:val="007C1DDB"/>
    <w:rsid w:val="007C41E8"/>
    <w:rsid w:val="007C55BF"/>
    <w:rsid w:val="007C5E6A"/>
    <w:rsid w:val="007C6492"/>
    <w:rsid w:val="007D0F41"/>
    <w:rsid w:val="007D137D"/>
    <w:rsid w:val="007D1BC8"/>
    <w:rsid w:val="007D2D93"/>
    <w:rsid w:val="007D32BF"/>
    <w:rsid w:val="007D5DAC"/>
    <w:rsid w:val="007D6F93"/>
    <w:rsid w:val="007D7135"/>
    <w:rsid w:val="007E0F5F"/>
    <w:rsid w:val="007E243D"/>
    <w:rsid w:val="007E6CFC"/>
    <w:rsid w:val="007F706D"/>
    <w:rsid w:val="00800925"/>
    <w:rsid w:val="0080387E"/>
    <w:rsid w:val="00805E00"/>
    <w:rsid w:val="00806164"/>
    <w:rsid w:val="00811CB0"/>
    <w:rsid w:val="008160C3"/>
    <w:rsid w:val="008201A5"/>
    <w:rsid w:val="008204F1"/>
    <w:rsid w:val="00820654"/>
    <w:rsid w:val="008228E2"/>
    <w:rsid w:val="00822ACA"/>
    <w:rsid w:val="008243A8"/>
    <w:rsid w:val="00824512"/>
    <w:rsid w:val="00825389"/>
    <w:rsid w:val="00832C56"/>
    <w:rsid w:val="00835743"/>
    <w:rsid w:val="00836D37"/>
    <w:rsid w:val="00836F4C"/>
    <w:rsid w:val="008378AD"/>
    <w:rsid w:val="0084108D"/>
    <w:rsid w:val="00843982"/>
    <w:rsid w:val="00845469"/>
    <w:rsid w:val="0084794E"/>
    <w:rsid w:val="00855E01"/>
    <w:rsid w:val="00855F55"/>
    <w:rsid w:val="0085606A"/>
    <w:rsid w:val="008561E1"/>
    <w:rsid w:val="00856451"/>
    <w:rsid w:val="008617C0"/>
    <w:rsid w:val="008639F6"/>
    <w:rsid w:val="0087071E"/>
    <w:rsid w:val="00874992"/>
    <w:rsid w:val="00874D6D"/>
    <w:rsid w:val="00876A56"/>
    <w:rsid w:val="00876B56"/>
    <w:rsid w:val="00877132"/>
    <w:rsid w:val="00880C2A"/>
    <w:rsid w:val="00881088"/>
    <w:rsid w:val="008811FA"/>
    <w:rsid w:val="008829FA"/>
    <w:rsid w:val="00883FC4"/>
    <w:rsid w:val="00884BE8"/>
    <w:rsid w:val="008861A5"/>
    <w:rsid w:val="0089076C"/>
    <w:rsid w:val="00897506"/>
    <w:rsid w:val="008A000A"/>
    <w:rsid w:val="008A3205"/>
    <w:rsid w:val="008A3790"/>
    <w:rsid w:val="008A4222"/>
    <w:rsid w:val="008A43C8"/>
    <w:rsid w:val="008A51F2"/>
    <w:rsid w:val="008A5FB5"/>
    <w:rsid w:val="008A6742"/>
    <w:rsid w:val="008B1913"/>
    <w:rsid w:val="008B21DF"/>
    <w:rsid w:val="008B252C"/>
    <w:rsid w:val="008B3CBF"/>
    <w:rsid w:val="008B4335"/>
    <w:rsid w:val="008B46FB"/>
    <w:rsid w:val="008C050C"/>
    <w:rsid w:val="008C2EAB"/>
    <w:rsid w:val="008C3EBF"/>
    <w:rsid w:val="008C5C1E"/>
    <w:rsid w:val="008C7524"/>
    <w:rsid w:val="008D1F50"/>
    <w:rsid w:val="008D447A"/>
    <w:rsid w:val="008D59EC"/>
    <w:rsid w:val="008E1710"/>
    <w:rsid w:val="008E2F3C"/>
    <w:rsid w:val="008E38A4"/>
    <w:rsid w:val="008E3BA5"/>
    <w:rsid w:val="008E43AB"/>
    <w:rsid w:val="008E4F1A"/>
    <w:rsid w:val="008E6D3F"/>
    <w:rsid w:val="008F07A6"/>
    <w:rsid w:val="008F1199"/>
    <w:rsid w:val="008F310C"/>
    <w:rsid w:val="008F324B"/>
    <w:rsid w:val="008F3367"/>
    <w:rsid w:val="008F3389"/>
    <w:rsid w:val="008F4A5F"/>
    <w:rsid w:val="008F5FE3"/>
    <w:rsid w:val="008F627C"/>
    <w:rsid w:val="009016A2"/>
    <w:rsid w:val="009016BC"/>
    <w:rsid w:val="00902BAF"/>
    <w:rsid w:val="00902C54"/>
    <w:rsid w:val="0090317C"/>
    <w:rsid w:val="00903B84"/>
    <w:rsid w:val="0090481F"/>
    <w:rsid w:val="0090584F"/>
    <w:rsid w:val="00907576"/>
    <w:rsid w:val="00914B98"/>
    <w:rsid w:val="009229DB"/>
    <w:rsid w:val="00923C82"/>
    <w:rsid w:val="009256C6"/>
    <w:rsid w:val="00932242"/>
    <w:rsid w:val="00936761"/>
    <w:rsid w:val="00946E56"/>
    <w:rsid w:val="00951D9A"/>
    <w:rsid w:val="00952120"/>
    <w:rsid w:val="00952689"/>
    <w:rsid w:val="00955523"/>
    <w:rsid w:val="00956AC3"/>
    <w:rsid w:val="00960EF0"/>
    <w:rsid w:val="00961312"/>
    <w:rsid w:val="009630A1"/>
    <w:rsid w:val="00971006"/>
    <w:rsid w:val="00973D5E"/>
    <w:rsid w:val="00974C60"/>
    <w:rsid w:val="009768F0"/>
    <w:rsid w:val="00980864"/>
    <w:rsid w:val="009809FB"/>
    <w:rsid w:val="00983185"/>
    <w:rsid w:val="0098666E"/>
    <w:rsid w:val="00995F16"/>
    <w:rsid w:val="00996067"/>
    <w:rsid w:val="0099682B"/>
    <w:rsid w:val="009A0635"/>
    <w:rsid w:val="009A27CD"/>
    <w:rsid w:val="009A5C29"/>
    <w:rsid w:val="009B0D8C"/>
    <w:rsid w:val="009B201D"/>
    <w:rsid w:val="009C1249"/>
    <w:rsid w:val="009C21B6"/>
    <w:rsid w:val="009C3462"/>
    <w:rsid w:val="009C4568"/>
    <w:rsid w:val="009C520E"/>
    <w:rsid w:val="009C5E8E"/>
    <w:rsid w:val="009C6D9D"/>
    <w:rsid w:val="009C7712"/>
    <w:rsid w:val="009D41E1"/>
    <w:rsid w:val="009E1B8A"/>
    <w:rsid w:val="009E222E"/>
    <w:rsid w:val="009E2A10"/>
    <w:rsid w:val="009E316C"/>
    <w:rsid w:val="009E4FB9"/>
    <w:rsid w:val="009E5D7E"/>
    <w:rsid w:val="009E637C"/>
    <w:rsid w:val="009E6B6C"/>
    <w:rsid w:val="009F0219"/>
    <w:rsid w:val="009F0562"/>
    <w:rsid w:val="009F1966"/>
    <w:rsid w:val="009F573E"/>
    <w:rsid w:val="009F715B"/>
    <w:rsid w:val="009F7AEA"/>
    <w:rsid w:val="00A00A6D"/>
    <w:rsid w:val="00A05BFF"/>
    <w:rsid w:val="00A06CBA"/>
    <w:rsid w:val="00A07D64"/>
    <w:rsid w:val="00A119B9"/>
    <w:rsid w:val="00A129B7"/>
    <w:rsid w:val="00A14EBC"/>
    <w:rsid w:val="00A16226"/>
    <w:rsid w:val="00A16511"/>
    <w:rsid w:val="00A17FEA"/>
    <w:rsid w:val="00A21787"/>
    <w:rsid w:val="00A217C4"/>
    <w:rsid w:val="00A26B4E"/>
    <w:rsid w:val="00A27622"/>
    <w:rsid w:val="00A30104"/>
    <w:rsid w:val="00A306DA"/>
    <w:rsid w:val="00A34062"/>
    <w:rsid w:val="00A349E8"/>
    <w:rsid w:val="00A34BA4"/>
    <w:rsid w:val="00A35AD3"/>
    <w:rsid w:val="00A4140B"/>
    <w:rsid w:val="00A41E94"/>
    <w:rsid w:val="00A44130"/>
    <w:rsid w:val="00A461B4"/>
    <w:rsid w:val="00A46508"/>
    <w:rsid w:val="00A46B1D"/>
    <w:rsid w:val="00A50F1F"/>
    <w:rsid w:val="00A554FF"/>
    <w:rsid w:val="00A5561E"/>
    <w:rsid w:val="00A56942"/>
    <w:rsid w:val="00A609E3"/>
    <w:rsid w:val="00A60A08"/>
    <w:rsid w:val="00A649B5"/>
    <w:rsid w:val="00A718DD"/>
    <w:rsid w:val="00A73249"/>
    <w:rsid w:val="00A73703"/>
    <w:rsid w:val="00A81969"/>
    <w:rsid w:val="00A81C6D"/>
    <w:rsid w:val="00A83F4B"/>
    <w:rsid w:val="00A84569"/>
    <w:rsid w:val="00A92467"/>
    <w:rsid w:val="00A92F2F"/>
    <w:rsid w:val="00A94181"/>
    <w:rsid w:val="00A96996"/>
    <w:rsid w:val="00AA0A23"/>
    <w:rsid w:val="00AA0A81"/>
    <w:rsid w:val="00AA122F"/>
    <w:rsid w:val="00AA2A9C"/>
    <w:rsid w:val="00AA3FBA"/>
    <w:rsid w:val="00AA4A5E"/>
    <w:rsid w:val="00AB0340"/>
    <w:rsid w:val="00AB2700"/>
    <w:rsid w:val="00AB70A5"/>
    <w:rsid w:val="00AC491D"/>
    <w:rsid w:val="00AC5B70"/>
    <w:rsid w:val="00AC5FD4"/>
    <w:rsid w:val="00AC6558"/>
    <w:rsid w:val="00AD0A11"/>
    <w:rsid w:val="00AD1923"/>
    <w:rsid w:val="00AD6097"/>
    <w:rsid w:val="00AD6823"/>
    <w:rsid w:val="00AD6ECA"/>
    <w:rsid w:val="00AE21B8"/>
    <w:rsid w:val="00AE49EE"/>
    <w:rsid w:val="00AF5C7C"/>
    <w:rsid w:val="00AF5C9B"/>
    <w:rsid w:val="00AF616D"/>
    <w:rsid w:val="00AF6766"/>
    <w:rsid w:val="00B01770"/>
    <w:rsid w:val="00B02A8B"/>
    <w:rsid w:val="00B06516"/>
    <w:rsid w:val="00B129E7"/>
    <w:rsid w:val="00B12B8B"/>
    <w:rsid w:val="00B13F74"/>
    <w:rsid w:val="00B142BE"/>
    <w:rsid w:val="00B15A1F"/>
    <w:rsid w:val="00B16478"/>
    <w:rsid w:val="00B211FC"/>
    <w:rsid w:val="00B23799"/>
    <w:rsid w:val="00B23EBC"/>
    <w:rsid w:val="00B25D5E"/>
    <w:rsid w:val="00B26091"/>
    <w:rsid w:val="00B304A0"/>
    <w:rsid w:val="00B32FA1"/>
    <w:rsid w:val="00B3472C"/>
    <w:rsid w:val="00B373ED"/>
    <w:rsid w:val="00B41860"/>
    <w:rsid w:val="00B43B08"/>
    <w:rsid w:val="00B538D3"/>
    <w:rsid w:val="00B54A86"/>
    <w:rsid w:val="00B56C11"/>
    <w:rsid w:val="00B57665"/>
    <w:rsid w:val="00B605A0"/>
    <w:rsid w:val="00B63CA0"/>
    <w:rsid w:val="00B64EC3"/>
    <w:rsid w:val="00B65CD4"/>
    <w:rsid w:val="00B676D2"/>
    <w:rsid w:val="00B70D87"/>
    <w:rsid w:val="00B70F09"/>
    <w:rsid w:val="00B75927"/>
    <w:rsid w:val="00B76524"/>
    <w:rsid w:val="00B76556"/>
    <w:rsid w:val="00B76EAF"/>
    <w:rsid w:val="00B77C1B"/>
    <w:rsid w:val="00B95FFC"/>
    <w:rsid w:val="00B97360"/>
    <w:rsid w:val="00BA0A58"/>
    <w:rsid w:val="00BA0A63"/>
    <w:rsid w:val="00BA467F"/>
    <w:rsid w:val="00BA52E1"/>
    <w:rsid w:val="00BA76B4"/>
    <w:rsid w:val="00BA7F86"/>
    <w:rsid w:val="00BB39EE"/>
    <w:rsid w:val="00BB6EE3"/>
    <w:rsid w:val="00BC0147"/>
    <w:rsid w:val="00BC41FF"/>
    <w:rsid w:val="00BC4320"/>
    <w:rsid w:val="00BC701A"/>
    <w:rsid w:val="00BD0869"/>
    <w:rsid w:val="00BD267F"/>
    <w:rsid w:val="00BD2C0D"/>
    <w:rsid w:val="00BD4089"/>
    <w:rsid w:val="00BD5BFD"/>
    <w:rsid w:val="00BE2F48"/>
    <w:rsid w:val="00BE33A9"/>
    <w:rsid w:val="00BE376A"/>
    <w:rsid w:val="00BF32A9"/>
    <w:rsid w:val="00BF7B45"/>
    <w:rsid w:val="00C01197"/>
    <w:rsid w:val="00C01330"/>
    <w:rsid w:val="00C0249D"/>
    <w:rsid w:val="00C03707"/>
    <w:rsid w:val="00C11556"/>
    <w:rsid w:val="00C1485E"/>
    <w:rsid w:val="00C17E78"/>
    <w:rsid w:val="00C20450"/>
    <w:rsid w:val="00C230A3"/>
    <w:rsid w:val="00C241D5"/>
    <w:rsid w:val="00C258A8"/>
    <w:rsid w:val="00C25E99"/>
    <w:rsid w:val="00C26450"/>
    <w:rsid w:val="00C27A76"/>
    <w:rsid w:val="00C32FAF"/>
    <w:rsid w:val="00C400AB"/>
    <w:rsid w:val="00C426D1"/>
    <w:rsid w:val="00C45891"/>
    <w:rsid w:val="00C476F7"/>
    <w:rsid w:val="00C509AC"/>
    <w:rsid w:val="00C522A0"/>
    <w:rsid w:val="00C54C70"/>
    <w:rsid w:val="00C55295"/>
    <w:rsid w:val="00C559B0"/>
    <w:rsid w:val="00C55AFD"/>
    <w:rsid w:val="00C57B85"/>
    <w:rsid w:val="00C60960"/>
    <w:rsid w:val="00C621FE"/>
    <w:rsid w:val="00C63826"/>
    <w:rsid w:val="00C6388F"/>
    <w:rsid w:val="00C63C48"/>
    <w:rsid w:val="00C7179C"/>
    <w:rsid w:val="00C718EE"/>
    <w:rsid w:val="00C71A0A"/>
    <w:rsid w:val="00C725D8"/>
    <w:rsid w:val="00C72AB4"/>
    <w:rsid w:val="00C77368"/>
    <w:rsid w:val="00C80B71"/>
    <w:rsid w:val="00C829E4"/>
    <w:rsid w:val="00C846EA"/>
    <w:rsid w:val="00C86172"/>
    <w:rsid w:val="00C90130"/>
    <w:rsid w:val="00C93BB0"/>
    <w:rsid w:val="00C96F47"/>
    <w:rsid w:val="00CA1216"/>
    <w:rsid w:val="00CA12B6"/>
    <w:rsid w:val="00CA3FE1"/>
    <w:rsid w:val="00CB1ECD"/>
    <w:rsid w:val="00CB5C43"/>
    <w:rsid w:val="00CC2D25"/>
    <w:rsid w:val="00CC4A57"/>
    <w:rsid w:val="00CC627E"/>
    <w:rsid w:val="00CC628E"/>
    <w:rsid w:val="00CD35DE"/>
    <w:rsid w:val="00CD705F"/>
    <w:rsid w:val="00CD7E2F"/>
    <w:rsid w:val="00CE163B"/>
    <w:rsid w:val="00CE1C61"/>
    <w:rsid w:val="00CE4576"/>
    <w:rsid w:val="00CE4781"/>
    <w:rsid w:val="00CF24F3"/>
    <w:rsid w:val="00CF42CF"/>
    <w:rsid w:val="00D00069"/>
    <w:rsid w:val="00D03B47"/>
    <w:rsid w:val="00D05231"/>
    <w:rsid w:val="00D11256"/>
    <w:rsid w:val="00D121FA"/>
    <w:rsid w:val="00D153C4"/>
    <w:rsid w:val="00D16AE2"/>
    <w:rsid w:val="00D21062"/>
    <w:rsid w:val="00D2285F"/>
    <w:rsid w:val="00D22E48"/>
    <w:rsid w:val="00D23B65"/>
    <w:rsid w:val="00D246C4"/>
    <w:rsid w:val="00D3066B"/>
    <w:rsid w:val="00D31F6C"/>
    <w:rsid w:val="00D32489"/>
    <w:rsid w:val="00D40CB8"/>
    <w:rsid w:val="00D40E77"/>
    <w:rsid w:val="00D45273"/>
    <w:rsid w:val="00D45B4A"/>
    <w:rsid w:val="00D46B20"/>
    <w:rsid w:val="00D4712A"/>
    <w:rsid w:val="00D4765D"/>
    <w:rsid w:val="00D50218"/>
    <w:rsid w:val="00D542F0"/>
    <w:rsid w:val="00D5513A"/>
    <w:rsid w:val="00D556FB"/>
    <w:rsid w:val="00D558D5"/>
    <w:rsid w:val="00D563F9"/>
    <w:rsid w:val="00D6097D"/>
    <w:rsid w:val="00D60AC0"/>
    <w:rsid w:val="00D65B14"/>
    <w:rsid w:val="00D7043A"/>
    <w:rsid w:val="00D71BEF"/>
    <w:rsid w:val="00D71C26"/>
    <w:rsid w:val="00D73204"/>
    <w:rsid w:val="00D73880"/>
    <w:rsid w:val="00D73DD2"/>
    <w:rsid w:val="00D8079D"/>
    <w:rsid w:val="00D8280F"/>
    <w:rsid w:val="00D82A7E"/>
    <w:rsid w:val="00D85279"/>
    <w:rsid w:val="00D87303"/>
    <w:rsid w:val="00D92868"/>
    <w:rsid w:val="00D93BA1"/>
    <w:rsid w:val="00D94991"/>
    <w:rsid w:val="00D95C62"/>
    <w:rsid w:val="00D96999"/>
    <w:rsid w:val="00D97BD3"/>
    <w:rsid w:val="00DA0205"/>
    <w:rsid w:val="00DA12DE"/>
    <w:rsid w:val="00DA1BB3"/>
    <w:rsid w:val="00DA69B6"/>
    <w:rsid w:val="00DB4EF9"/>
    <w:rsid w:val="00DC3552"/>
    <w:rsid w:val="00DC5D2F"/>
    <w:rsid w:val="00DC6C05"/>
    <w:rsid w:val="00DD06F9"/>
    <w:rsid w:val="00DD2575"/>
    <w:rsid w:val="00DD4CFB"/>
    <w:rsid w:val="00DE459E"/>
    <w:rsid w:val="00DE47BE"/>
    <w:rsid w:val="00DE4A47"/>
    <w:rsid w:val="00DE5650"/>
    <w:rsid w:val="00DE5F54"/>
    <w:rsid w:val="00DE7A8C"/>
    <w:rsid w:val="00DF0443"/>
    <w:rsid w:val="00DF0A57"/>
    <w:rsid w:val="00DF1DC9"/>
    <w:rsid w:val="00DF57F0"/>
    <w:rsid w:val="00E0045E"/>
    <w:rsid w:val="00E00963"/>
    <w:rsid w:val="00E01C1F"/>
    <w:rsid w:val="00E01CDA"/>
    <w:rsid w:val="00E0566F"/>
    <w:rsid w:val="00E077F8"/>
    <w:rsid w:val="00E10A29"/>
    <w:rsid w:val="00E11055"/>
    <w:rsid w:val="00E116CF"/>
    <w:rsid w:val="00E12363"/>
    <w:rsid w:val="00E13DB5"/>
    <w:rsid w:val="00E165CC"/>
    <w:rsid w:val="00E17931"/>
    <w:rsid w:val="00E23293"/>
    <w:rsid w:val="00E24F57"/>
    <w:rsid w:val="00E272E6"/>
    <w:rsid w:val="00E31319"/>
    <w:rsid w:val="00E37683"/>
    <w:rsid w:val="00E452C5"/>
    <w:rsid w:val="00E4581A"/>
    <w:rsid w:val="00E45FE8"/>
    <w:rsid w:val="00E46B58"/>
    <w:rsid w:val="00E5027B"/>
    <w:rsid w:val="00E50A31"/>
    <w:rsid w:val="00E50BD7"/>
    <w:rsid w:val="00E5113F"/>
    <w:rsid w:val="00E51288"/>
    <w:rsid w:val="00E52A18"/>
    <w:rsid w:val="00E555D0"/>
    <w:rsid w:val="00E56408"/>
    <w:rsid w:val="00E5713B"/>
    <w:rsid w:val="00E57F76"/>
    <w:rsid w:val="00E60478"/>
    <w:rsid w:val="00E60613"/>
    <w:rsid w:val="00E60DC7"/>
    <w:rsid w:val="00E613D3"/>
    <w:rsid w:val="00E6207B"/>
    <w:rsid w:val="00E621C7"/>
    <w:rsid w:val="00E65236"/>
    <w:rsid w:val="00E65972"/>
    <w:rsid w:val="00E65E32"/>
    <w:rsid w:val="00E679E6"/>
    <w:rsid w:val="00E74733"/>
    <w:rsid w:val="00E75A03"/>
    <w:rsid w:val="00E75F00"/>
    <w:rsid w:val="00E764D7"/>
    <w:rsid w:val="00E81945"/>
    <w:rsid w:val="00E8239E"/>
    <w:rsid w:val="00E8528C"/>
    <w:rsid w:val="00E91F9E"/>
    <w:rsid w:val="00E93691"/>
    <w:rsid w:val="00E979B8"/>
    <w:rsid w:val="00EA082F"/>
    <w:rsid w:val="00EA1012"/>
    <w:rsid w:val="00EA298E"/>
    <w:rsid w:val="00EA3CD0"/>
    <w:rsid w:val="00EA7915"/>
    <w:rsid w:val="00EB0BE4"/>
    <w:rsid w:val="00EB3DF2"/>
    <w:rsid w:val="00EB56ED"/>
    <w:rsid w:val="00EB68DC"/>
    <w:rsid w:val="00EC010E"/>
    <w:rsid w:val="00EC23F8"/>
    <w:rsid w:val="00EC5D64"/>
    <w:rsid w:val="00EC70E5"/>
    <w:rsid w:val="00ED14BD"/>
    <w:rsid w:val="00ED2A47"/>
    <w:rsid w:val="00ED4895"/>
    <w:rsid w:val="00EE0E74"/>
    <w:rsid w:val="00EE1043"/>
    <w:rsid w:val="00EE109B"/>
    <w:rsid w:val="00EE172D"/>
    <w:rsid w:val="00EE2736"/>
    <w:rsid w:val="00EE2BA3"/>
    <w:rsid w:val="00EE7D02"/>
    <w:rsid w:val="00EF0035"/>
    <w:rsid w:val="00EF5EA7"/>
    <w:rsid w:val="00EF7FD0"/>
    <w:rsid w:val="00F02E5D"/>
    <w:rsid w:val="00F031B8"/>
    <w:rsid w:val="00F04994"/>
    <w:rsid w:val="00F0648D"/>
    <w:rsid w:val="00F067F2"/>
    <w:rsid w:val="00F06C84"/>
    <w:rsid w:val="00F111F3"/>
    <w:rsid w:val="00F13522"/>
    <w:rsid w:val="00F14609"/>
    <w:rsid w:val="00F14CF2"/>
    <w:rsid w:val="00F15145"/>
    <w:rsid w:val="00F1638B"/>
    <w:rsid w:val="00F204BA"/>
    <w:rsid w:val="00F22676"/>
    <w:rsid w:val="00F23907"/>
    <w:rsid w:val="00F24A7B"/>
    <w:rsid w:val="00F265DD"/>
    <w:rsid w:val="00F32981"/>
    <w:rsid w:val="00F34D71"/>
    <w:rsid w:val="00F370CE"/>
    <w:rsid w:val="00F37844"/>
    <w:rsid w:val="00F41ECA"/>
    <w:rsid w:val="00F4260E"/>
    <w:rsid w:val="00F44DE9"/>
    <w:rsid w:val="00F4773F"/>
    <w:rsid w:val="00F54D8F"/>
    <w:rsid w:val="00F55615"/>
    <w:rsid w:val="00F55913"/>
    <w:rsid w:val="00F628FB"/>
    <w:rsid w:val="00F6324D"/>
    <w:rsid w:val="00F63ADD"/>
    <w:rsid w:val="00F65367"/>
    <w:rsid w:val="00F663FC"/>
    <w:rsid w:val="00F7062B"/>
    <w:rsid w:val="00F72464"/>
    <w:rsid w:val="00F747DF"/>
    <w:rsid w:val="00F81409"/>
    <w:rsid w:val="00F82178"/>
    <w:rsid w:val="00F8376D"/>
    <w:rsid w:val="00F8603A"/>
    <w:rsid w:val="00F873C8"/>
    <w:rsid w:val="00F91583"/>
    <w:rsid w:val="00F921DC"/>
    <w:rsid w:val="00F92285"/>
    <w:rsid w:val="00F928C7"/>
    <w:rsid w:val="00F932F5"/>
    <w:rsid w:val="00F96DAE"/>
    <w:rsid w:val="00FA0BAF"/>
    <w:rsid w:val="00FA0CE0"/>
    <w:rsid w:val="00FA1D86"/>
    <w:rsid w:val="00FA2303"/>
    <w:rsid w:val="00FA3076"/>
    <w:rsid w:val="00FA38BD"/>
    <w:rsid w:val="00FA3B33"/>
    <w:rsid w:val="00FA4560"/>
    <w:rsid w:val="00FA7B19"/>
    <w:rsid w:val="00FA7FE6"/>
    <w:rsid w:val="00FB44A8"/>
    <w:rsid w:val="00FC1C16"/>
    <w:rsid w:val="00FC2799"/>
    <w:rsid w:val="00FC3FDB"/>
    <w:rsid w:val="00FC46DE"/>
    <w:rsid w:val="00FC5EAE"/>
    <w:rsid w:val="00FC64CE"/>
    <w:rsid w:val="00FC7BFA"/>
    <w:rsid w:val="00FD2E64"/>
    <w:rsid w:val="00FD3914"/>
    <w:rsid w:val="00FD42F2"/>
    <w:rsid w:val="00FD597D"/>
    <w:rsid w:val="00FD6CF9"/>
    <w:rsid w:val="00FE151A"/>
    <w:rsid w:val="00FE73BA"/>
    <w:rsid w:val="00FF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22F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A122F"/>
    <w:pPr>
      <w:keepNext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AA122F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0F572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561E1"/>
    <w:rPr>
      <w:rFonts w:cs="Times New Roman"/>
    </w:rPr>
  </w:style>
  <w:style w:type="character" w:styleId="PageNumber">
    <w:name w:val="page number"/>
    <w:basedOn w:val="DefaultParagraphFont"/>
    <w:uiPriority w:val="99"/>
    <w:rsid w:val="000F572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8A3790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A3790"/>
    <w:rPr>
      <w:rFonts w:ascii="Segoe UI" w:hAnsi="Segoe UI" w:cs="Times New Roman"/>
      <w:sz w:val="18"/>
    </w:rPr>
  </w:style>
  <w:style w:type="paragraph" w:customStyle="1" w:styleId="p8">
    <w:name w:val="p8"/>
    <w:basedOn w:val="Normal"/>
    <w:uiPriority w:val="99"/>
    <w:rsid w:val="002560B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12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611</Words>
  <Characters>3485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Мирослава</dc:creator>
  <cp:keywords/>
  <dc:description/>
  <cp:lastModifiedBy>User</cp:lastModifiedBy>
  <cp:revision>3</cp:revision>
  <cp:lastPrinted>2017-11-29T08:31:00Z</cp:lastPrinted>
  <dcterms:created xsi:type="dcterms:W3CDTF">2017-11-28T13:18:00Z</dcterms:created>
  <dcterms:modified xsi:type="dcterms:W3CDTF">2017-11-29T08:32:00Z</dcterms:modified>
</cp:coreProperties>
</file>